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448325" w14:textId="3477BE74" w:rsidR="00AE394E" w:rsidRPr="00DD27CD" w:rsidRDefault="00767292" w:rsidP="00DD27CD">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014484EA" w:rsidR="00747727" w:rsidRPr="00655E9C" w:rsidRDefault="00261ED6" w:rsidP="002F4010">
      <w:pPr>
        <w:jc w:val="center"/>
        <w:rPr>
          <w:b/>
          <w:sz w:val="26"/>
          <w:szCs w:val="26"/>
        </w:rPr>
      </w:pPr>
      <w:r w:rsidRPr="00655E9C">
        <w:rPr>
          <w:b/>
          <w:sz w:val="26"/>
          <w:szCs w:val="26"/>
        </w:rPr>
        <w:t>TÖÖVÕTU RAAMLEPING</w:t>
      </w:r>
      <w:r w:rsidR="00821DE8">
        <w:rPr>
          <w:b/>
          <w:sz w:val="26"/>
          <w:szCs w:val="26"/>
        </w:rPr>
        <w:t>U</w:t>
      </w:r>
    </w:p>
    <w:p w14:paraId="59D694AA" w14:textId="0A288E5C" w:rsidR="00821DE8" w:rsidRPr="00821DE8" w:rsidRDefault="00410CB4" w:rsidP="00821DE8">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821DE8" w:rsidRPr="00821DE8">
        <w:rPr>
          <w:b/>
        </w:rPr>
        <w:t xml:space="preserve"> TINGIMUSED</w:t>
      </w:r>
    </w:p>
    <w:p w14:paraId="18121E7E" w14:textId="77777777" w:rsidR="00821DE8" w:rsidRPr="00821DE8" w:rsidRDefault="00821DE8" w:rsidP="00821DE8">
      <w:pPr>
        <w:jc w:val="center"/>
        <w:rPr>
          <w:b/>
          <w:sz w:val="26"/>
          <w:szCs w:val="26"/>
        </w:rPr>
      </w:pPr>
      <w:r w:rsidRPr="00821DE8">
        <w:rPr>
          <w:b/>
        </w:rPr>
        <w:t>(tasustamine hinnaraamistiku alusel)</w:t>
      </w:r>
    </w:p>
    <w:p w14:paraId="1D04655C" w14:textId="70D22FB2" w:rsidR="00410CB4" w:rsidRPr="00655E9C" w:rsidRDefault="00410CB4" w:rsidP="002C23BB">
      <w:pPr>
        <w:rPr>
          <w:b/>
          <w:sz w:val="26"/>
          <w:szCs w:val="26"/>
        </w:rPr>
      </w:pPr>
    </w:p>
    <w:p w14:paraId="48DAECF2" w14:textId="29D640F0" w:rsidR="00591519" w:rsidRPr="00655E9C" w:rsidRDefault="00591519" w:rsidP="00591519">
      <w:pPr>
        <w:pStyle w:val="Normaallaadve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22F9B762" w:rsidR="00591519" w:rsidRPr="00655E9C" w:rsidRDefault="00591519" w:rsidP="00591519">
      <w:pPr>
        <w:jc w:val="both"/>
      </w:pPr>
      <w:r w:rsidRPr="00655E9C">
        <w:rPr>
          <w:bCs/>
        </w:rPr>
        <w:t>Riigimetsa Majandamise Keskus,</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1FE5A89D"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6BE73075" w14:textId="2512DA5A" w:rsidR="00EC60B8" w:rsidRPr="003D28ED" w:rsidRDefault="00EC60B8" w:rsidP="00821DE8">
      <w:pPr>
        <w:pStyle w:val="Loendilik"/>
        <w:tabs>
          <w:tab w:val="center" w:pos="426"/>
          <w:tab w:val="right" w:pos="8306"/>
        </w:tabs>
        <w:suppressAutoHyphens/>
        <w:ind w:left="0"/>
        <w:contextualSpacing w:val="0"/>
        <w:jc w:val="both"/>
      </w:pPr>
      <w:r w:rsidRPr="003D28ED">
        <w:t xml:space="preserve">sõlmisid käesoleva lepingu, edaspidi </w:t>
      </w:r>
      <w:r w:rsidRPr="003D28ED">
        <w:rPr>
          <w:b/>
          <w:bCs/>
        </w:rPr>
        <w:t xml:space="preserve">leping, </w:t>
      </w:r>
      <w:r w:rsidR="00821DE8">
        <w:rPr>
          <w:bCs/>
        </w:rPr>
        <w:t>riigihanke</w:t>
      </w:r>
      <w:r w:rsidRPr="003D28ED">
        <w:rPr>
          <w:bCs/>
        </w:rPr>
        <w:t xml:space="preserve"> </w:t>
      </w:r>
      <w:r w:rsidRPr="003D28ED">
        <w:t>1-47</w:t>
      </w:r>
      <w:r w:rsidR="00821DE8" w:rsidRPr="003D28ED">
        <w:t>/</w:t>
      </w:r>
      <w:r w:rsidR="00DD27CD">
        <w:t>2781</w:t>
      </w:r>
      <w:r w:rsidR="00821DE8">
        <w:t xml:space="preserve"> </w:t>
      </w:r>
      <w:r w:rsidR="00036BC4">
        <w:t>„</w:t>
      </w:r>
      <w:r w:rsidR="00DD27CD" w:rsidRPr="00DD27CD">
        <w:t>Potitaimede masinistutuse teenus koos võsagiljotiini- ja kokkuveoteenusega (Kirde) 2023-2026</w:t>
      </w:r>
      <w:r w:rsidR="00821DE8" w:rsidRPr="003D28ED">
        <w:t xml:space="preserve">“ </w:t>
      </w:r>
      <w:r w:rsidRPr="003D28ED">
        <w:t xml:space="preserve">(viitenumber </w:t>
      </w:r>
      <w:r w:rsidR="00DD27CD">
        <w:t>261837</w:t>
      </w:r>
      <w:r w:rsidRPr="003D28ED">
        <w:t xml:space="preserve">) tulemusena töövõtja poolt riigihankes pakkumuse nr </w:t>
      </w:r>
      <w:r w:rsidRPr="00D14260">
        <w:t xml:space="preserve">[Sisesta </w:t>
      </w:r>
      <w:r>
        <w:t>pakkumuse nr</w:t>
      </w:r>
      <w:r w:rsidRPr="00D14260">
        <w:t xml:space="preserve">] </w:t>
      </w:r>
      <w:r w:rsidRPr="003D28ED">
        <w:t>esitamise ja sellele tellija poolt nõustumuse andmise teel alljärgnevas:</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r w:rsidRPr="00655E9C">
        <w:rPr>
          <w:b/>
        </w:rPr>
        <w:t>Raie- ja kokkuveoteenus</w:t>
      </w:r>
    </w:p>
    <w:p w14:paraId="1AEB5E6E" w14:textId="54F1D129" w:rsidR="00410CB4" w:rsidRPr="00655E9C" w:rsidRDefault="00502702" w:rsidP="00824FAA">
      <w:pPr>
        <w:numPr>
          <w:ilvl w:val="2"/>
          <w:numId w:val="1"/>
        </w:numPr>
        <w:jc w:val="both"/>
        <w:outlineLvl w:val="0"/>
      </w:pPr>
      <w:r>
        <w:t>alusmetsa ja p</w:t>
      </w:r>
      <w:r w:rsidR="00410CB4" w:rsidRPr="00655E9C">
        <w:t>uude langetamine</w:t>
      </w:r>
      <w:r w:rsidR="00391417">
        <w:t xml:space="preserve"> võsagiljotiiniga varustatud ekskavaatoriga edaspidi giljotiiniga</w:t>
      </w:r>
      <w:r w:rsidR="00C072D4" w:rsidRPr="00655E9C">
        <w:t>;</w:t>
      </w:r>
    </w:p>
    <w:p w14:paraId="45D07E08" w14:textId="77777777" w:rsidR="00410CB4" w:rsidRPr="00655E9C" w:rsidRDefault="00410CB4" w:rsidP="00391417">
      <w:pPr>
        <w:numPr>
          <w:ilvl w:val="2"/>
          <w:numId w:val="1"/>
        </w:numPr>
        <w:jc w:val="both"/>
        <w:outlineLvl w:val="0"/>
      </w:pPr>
      <w:r w:rsidRPr="00655E9C">
        <w:t>ra</w:t>
      </w:r>
      <w:r w:rsidR="00C072D4" w:rsidRPr="00655E9C">
        <w:t>ielangi puhastamine raidmetest;</w:t>
      </w:r>
    </w:p>
    <w:p w14:paraId="6A7FC661" w14:textId="52B08164" w:rsidR="00410CB4" w:rsidRPr="00655E9C" w:rsidRDefault="00410CB4" w:rsidP="00824FAA">
      <w:pPr>
        <w:numPr>
          <w:ilvl w:val="2"/>
          <w:numId w:val="1"/>
        </w:numPr>
        <w:jc w:val="both"/>
        <w:outlineLvl w:val="0"/>
      </w:pPr>
      <w:r w:rsidRPr="00655E9C">
        <w:t>raidmete ja tüveste kokkuvedu ja sorteerit</w:t>
      </w:r>
      <w:r w:rsidR="00C072D4" w:rsidRPr="00655E9C">
        <w:t>ult virnastamine vahelao</w:t>
      </w:r>
      <w:r w:rsidR="00AA3219">
        <w:softHyphen/>
      </w:r>
      <w:r w:rsidR="00C072D4" w:rsidRPr="00655E9C">
        <w:t>platsil;</w:t>
      </w:r>
    </w:p>
    <w:p w14:paraId="42EA7066" w14:textId="5860A980" w:rsidR="00410CB4" w:rsidRPr="00655E9C" w:rsidRDefault="00410CB4" w:rsidP="00824FAA">
      <w:pPr>
        <w:numPr>
          <w:ilvl w:val="2"/>
          <w:numId w:val="1"/>
        </w:numPr>
        <w:jc w:val="both"/>
        <w:outlineLvl w:val="0"/>
      </w:pPr>
      <w:r w:rsidRPr="00655E9C">
        <w:t>energiapuidu koguste hindamine ja koguste teatamine RMK</w:t>
      </w:r>
      <w:r w:rsidR="00186DE6">
        <w:t>-</w:t>
      </w:r>
      <w:r w:rsidRPr="00655E9C">
        <w:t xml:space="preserve">le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0ABEFEEA" w:rsidR="00410CB4" w:rsidRPr="00655E9C" w:rsidRDefault="00410CB4" w:rsidP="00824FAA">
      <w:pPr>
        <w:numPr>
          <w:ilvl w:val="2"/>
          <w:numId w:val="1"/>
        </w:numPr>
        <w:jc w:val="both"/>
        <w:outlineLvl w:val="0"/>
      </w:pPr>
      <w:r w:rsidRPr="00655E9C">
        <w:t>hankija nõud</w:t>
      </w:r>
      <w:r w:rsidR="00AA3219">
        <w:t>misel</w:t>
      </w:r>
      <w:r w:rsidRPr="00655E9C">
        <w:t xml:space="preserve"> energiapuidu kat</w:t>
      </w:r>
      <w:r w:rsidR="00C072D4" w:rsidRPr="00655E9C">
        <w:t>mine spetsiaalse kattepaberiga;</w:t>
      </w:r>
    </w:p>
    <w:p w14:paraId="5A2F65BF" w14:textId="06D805E4" w:rsidR="00410CB4" w:rsidRPr="00655E9C" w:rsidRDefault="00410CB4" w:rsidP="00824FAA">
      <w:pPr>
        <w:numPr>
          <w:ilvl w:val="2"/>
          <w:numId w:val="1"/>
        </w:numPr>
        <w:jc w:val="both"/>
        <w:outlineLvl w:val="0"/>
      </w:pPr>
      <w:r w:rsidRPr="00655E9C">
        <w:t>kokkuveo lõpul vahelaoplatsi puhastamine rai</w:t>
      </w:r>
      <w:r w:rsidR="00392B43">
        <w:t>ejäätmetest</w:t>
      </w:r>
      <w:r w:rsidRPr="00655E9C">
        <w:t>, puu koorest jms</w:t>
      </w:r>
      <w:r w:rsidR="00CB3EC7">
        <w:t>;</w:t>
      </w:r>
    </w:p>
    <w:p w14:paraId="57D4F0AC" w14:textId="0275C118" w:rsidR="00C61A62" w:rsidRDefault="005C1796" w:rsidP="00B206B1">
      <w:pPr>
        <w:numPr>
          <w:ilvl w:val="2"/>
          <w:numId w:val="1"/>
        </w:numPr>
        <w:tabs>
          <w:tab w:val="num" w:pos="1418"/>
        </w:tabs>
        <w:jc w:val="both"/>
        <w:outlineLvl w:val="0"/>
      </w:pPr>
      <w:r>
        <w:t>tööobjektil</w:t>
      </w:r>
      <w:r w:rsidRPr="00655E9C">
        <w:t xml:space="preserve"> </w:t>
      </w:r>
      <w:r w:rsidR="00C61A62" w:rsidRPr="00655E9C">
        <w:t>raietööde märkid</w:t>
      </w:r>
      <w:r w:rsidR="008B2D28">
        <w:t>e paigaldamine</w:t>
      </w:r>
      <w:r w:rsidR="00AA3219">
        <w:t>.</w:t>
      </w:r>
      <w:r w:rsidR="008B2D28">
        <w:t xml:space="preserve"> </w:t>
      </w:r>
    </w:p>
    <w:p w14:paraId="675F3444" w14:textId="2028FFA4" w:rsidR="00410CB4" w:rsidRPr="00B60914" w:rsidRDefault="00410CB4" w:rsidP="00824FAA">
      <w:pPr>
        <w:numPr>
          <w:ilvl w:val="1"/>
          <w:numId w:val="1"/>
        </w:numPr>
        <w:tabs>
          <w:tab w:val="num" w:pos="720"/>
        </w:tabs>
        <w:ind w:left="720" w:hanging="720"/>
        <w:jc w:val="both"/>
        <w:outlineLvl w:val="0"/>
      </w:pPr>
      <w:r w:rsidRPr="00B60914">
        <w:rPr>
          <w:b/>
        </w:rPr>
        <w:t xml:space="preserve">Raieperiood </w:t>
      </w:r>
      <w:r w:rsidRPr="00B60914">
        <w:t xml:space="preserve">– ajavahemik 1. </w:t>
      </w:r>
      <w:r w:rsidR="00E96D05" w:rsidRPr="00B60914">
        <w:t>detsember</w:t>
      </w:r>
      <w:r w:rsidRPr="00B60914">
        <w:t xml:space="preserve"> kuni </w:t>
      </w:r>
      <w:r w:rsidR="009A6C05" w:rsidRPr="00B60914">
        <w:t>15</w:t>
      </w:r>
      <w:r w:rsidRPr="00B60914">
        <w:t>.</w:t>
      </w:r>
      <w:r w:rsidR="00DC6910" w:rsidRPr="00B60914">
        <w:t xml:space="preserve"> </w:t>
      </w:r>
      <w:r w:rsidR="00E96D05" w:rsidRPr="00B60914">
        <w:t>märts</w:t>
      </w:r>
      <w:r w:rsidRPr="00B60914">
        <w:t xml:space="preserve">. </w:t>
      </w:r>
    </w:p>
    <w:p w14:paraId="4A64F36A"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Päev </w:t>
      </w:r>
      <w:r w:rsidR="00C072D4" w:rsidRPr="00655E9C">
        <w:t>– kalendripäev.</w:t>
      </w:r>
    </w:p>
    <w:p w14:paraId="1DDAF3C4" w14:textId="3792C780"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raie- ja kokkuveomahu ajaline (kale</w:t>
      </w:r>
      <w:r w:rsidR="002D0F65">
        <w:t xml:space="preserve">ndrikuu) ja mahuline jagunemine </w:t>
      </w:r>
      <w:r w:rsidR="002D0F65" w:rsidRPr="00B60914">
        <w:t>raieperioodil.</w:t>
      </w:r>
      <w:r w:rsidRPr="00655E9C">
        <w:t xml:space="preserve"> </w:t>
      </w:r>
    </w:p>
    <w:p w14:paraId="73C659E7" w14:textId="013A7498"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RMK raie- ja kokkuveotööde </w:t>
      </w:r>
      <w:r w:rsidR="00C6336D" w:rsidRPr="00655E9C">
        <w:t xml:space="preserve">hinnaraamistike </w:t>
      </w:r>
      <w:r w:rsidR="00BA1AD0" w:rsidRPr="00655E9C">
        <w:t xml:space="preserve">ning </w:t>
      </w:r>
      <w:r w:rsidR="00F06F18" w:rsidRPr="00655E9C">
        <w:t xml:space="preserve">järelkasvu- ja </w:t>
      </w:r>
      <w:r w:rsidR="00BA1AD0" w:rsidRPr="00655E9C">
        <w:t xml:space="preserve">alusmetsa (hinna)parandi </w:t>
      </w:r>
      <w:r w:rsidRPr="00655E9C">
        <w:t>1,00</w:t>
      </w:r>
      <w:r w:rsidR="00106A17" w:rsidRPr="00655E9C">
        <w:t>0</w:t>
      </w:r>
      <w:r w:rsidRPr="00655E9C">
        <w:t xml:space="preserve"> tasemele</w:t>
      </w:r>
      <w:r w:rsidR="00C75CA1" w:rsidRPr="00655E9C">
        <w:t>.</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tüvesed, kännud.</w:t>
      </w:r>
    </w:p>
    <w:p w14:paraId="5A544212" w14:textId="699AAD39" w:rsidR="00410CB4" w:rsidRPr="00710712" w:rsidRDefault="00410CB4" w:rsidP="00824FAA">
      <w:pPr>
        <w:numPr>
          <w:ilvl w:val="1"/>
          <w:numId w:val="1"/>
        </w:numPr>
        <w:tabs>
          <w:tab w:val="num" w:pos="720"/>
        </w:tabs>
        <w:ind w:left="720" w:hanging="720"/>
        <w:jc w:val="both"/>
        <w:outlineLvl w:val="0"/>
      </w:pPr>
      <w:r w:rsidRPr="00710712">
        <w:rPr>
          <w:b/>
        </w:rPr>
        <w:lastRenderedPageBreak/>
        <w:t xml:space="preserve">Kütuse hind – </w:t>
      </w:r>
      <w:r w:rsidRPr="00710712">
        <w:t xml:space="preserve">AS </w:t>
      </w:r>
      <w:r w:rsidR="00CD2D21" w:rsidRPr="00710712">
        <w:t>Olerex</w:t>
      </w:r>
      <w:r w:rsidRPr="00710712">
        <w:t xml:space="preserve"> </w:t>
      </w:r>
      <w:r w:rsidR="00304E50">
        <w:t>poolt</w:t>
      </w:r>
      <w:r w:rsidRPr="00710712">
        <w:t xml:space="preserve"> avaldatav diislikütuse hulgihind tarnetingimusel</w:t>
      </w:r>
      <w:r w:rsidR="004A7833" w:rsidRPr="00710712">
        <w:t xml:space="preserve"> t</w:t>
      </w:r>
      <w:r w:rsidRPr="00710712">
        <w:t>erminalis koos aktsiisi- ja käibemaksuga. Juhul kui muutub võimatuks saada hinna informatsiooni eelpool kirjeldatud kohast või tekib Eestis muu kütuse hinna jälgimise võimalus (</w:t>
      </w:r>
      <w:r w:rsidR="009F02F7" w:rsidRPr="00710712">
        <w:t xml:space="preserve">nt </w:t>
      </w:r>
      <w:r w:rsidR="003E7330" w:rsidRPr="00710712">
        <w:t xml:space="preserve">Eesti </w:t>
      </w:r>
      <w:r w:rsidR="00DA70B3">
        <w:t>Õ</w:t>
      </w:r>
      <w:r w:rsidR="003E7330" w:rsidRPr="00710712">
        <w:t>li</w:t>
      </w:r>
      <w:r w:rsidR="00680CE1">
        <w:t>ühing</w:t>
      </w:r>
      <w:r w:rsidRPr="00710712">
        <w:t>), siis kasutatakse teisi sarnaseid võimalusi.</w:t>
      </w:r>
    </w:p>
    <w:p w14:paraId="6D77845A" w14:textId="50EA3AFD" w:rsidR="00410CB4" w:rsidRDefault="00410CB4" w:rsidP="00824FAA">
      <w:pPr>
        <w:numPr>
          <w:ilvl w:val="1"/>
          <w:numId w:val="1"/>
        </w:numPr>
        <w:tabs>
          <w:tab w:val="num" w:pos="720"/>
        </w:tabs>
        <w:ind w:left="720" w:hanging="720"/>
        <w:jc w:val="both"/>
        <w:outlineLvl w:val="0"/>
      </w:pPr>
      <w:r w:rsidRPr="00655E9C">
        <w:rPr>
          <w:b/>
        </w:rPr>
        <w:t>Eesti keskmine palk –</w:t>
      </w:r>
      <w:r w:rsidR="00591519" w:rsidRPr="00655E9C">
        <w:t xml:space="preserve"> s</w:t>
      </w:r>
      <w:r w:rsidRPr="00655E9C">
        <w:t>tatistikaameti poolt esitatud palgatöötaja keskmine</w:t>
      </w:r>
      <w:r w:rsidR="009976A9">
        <w:t xml:space="preserve"> </w:t>
      </w:r>
      <w:r w:rsidR="009976A9" w:rsidRPr="006419EA">
        <w:t>kolmanda</w:t>
      </w:r>
      <w:r w:rsidRPr="006419EA">
        <w:t xml:space="preserve"> </w:t>
      </w:r>
      <w:r w:rsidRPr="00655E9C">
        <w:t>kvartali brutopalk.</w:t>
      </w:r>
    </w:p>
    <w:p w14:paraId="1D1D6C68" w14:textId="77777777" w:rsidR="00E703C9" w:rsidRPr="00655E9C" w:rsidRDefault="00E703C9" w:rsidP="00824FAA">
      <w:pPr>
        <w:numPr>
          <w:ilvl w:val="1"/>
          <w:numId w:val="1"/>
        </w:numPr>
        <w:tabs>
          <w:tab w:val="num" w:pos="720"/>
        </w:tabs>
        <w:ind w:left="720" w:hanging="720"/>
        <w:jc w:val="both"/>
        <w:outlineLvl w:val="0"/>
      </w:pPr>
      <w:r w:rsidRPr="00655E9C">
        <w:rPr>
          <w:b/>
        </w:rPr>
        <w:t>Raieobjektipõhine hind –</w:t>
      </w:r>
      <w:r w:rsidRPr="00655E9C">
        <w:t xml:space="preserve"> töövõtja on pakkunud tellijale raieobjektipõhise hinna </w:t>
      </w:r>
      <w:r w:rsidR="00F3528A" w:rsidRPr="00655E9C">
        <w:t>(nt raamlepingu alusel)</w:t>
      </w:r>
      <w:r w:rsidRPr="00655E9C">
        <w:t xml:space="preserve">. </w:t>
      </w:r>
    </w:p>
    <w:p w14:paraId="7D9278CD" w14:textId="04423C00" w:rsidR="002D2C47" w:rsidRDefault="002D2C47" w:rsidP="009E6E96">
      <w:pPr>
        <w:numPr>
          <w:ilvl w:val="1"/>
          <w:numId w:val="1"/>
        </w:numPr>
        <w:tabs>
          <w:tab w:val="num" w:pos="720"/>
        </w:tabs>
        <w:ind w:left="720" w:hanging="720"/>
        <w:jc w:val="both"/>
        <w:outlineLvl w:val="0"/>
      </w:pPr>
      <w:r w:rsidRPr="00655E9C">
        <w:rPr>
          <w:b/>
        </w:rPr>
        <w:t xml:space="preserve">Hinnaraamistik </w:t>
      </w:r>
      <w:r w:rsidR="005A3985" w:rsidRPr="00655E9C">
        <w:rPr>
          <w:b/>
        </w:rPr>
        <w:t>–</w:t>
      </w:r>
      <w:r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655E9C">
        <w:t xml:space="preserve"> </w:t>
      </w:r>
    </w:p>
    <w:p w14:paraId="7C048804" w14:textId="5FA9AD70" w:rsidR="00092484" w:rsidRDefault="00150940" w:rsidP="009E6E96">
      <w:pPr>
        <w:numPr>
          <w:ilvl w:val="1"/>
          <w:numId w:val="1"/>
        </w:numPr>
        <w:tabs>
          <w:tab w:val="num" w:pos="720"/>
        </w:tabs>
        <w:ind w:left="720" w:hanging="720"/>
        <w:jc w:val="both"/>
        <w:outlineLvl w:val="0"/>
      </w:pPr>
      <w:r>
        <w:rPr>
          <w:b/>
        </w:rPr>
        <w:t>Keskmine kütuse</w:t>
      </w:r>
      <w:r w:rsidR="00964844">
        <w:rPr>
          <w:b/>
        </w:rPr>
        <w:t>kulu –</w:t>
      </w:r>
      <w:r w:rsidR="00964844">
        <w:t xml:space="preserve"> </w:t>
      </w:r>
      <w:r w:rsidR="00E27F85">
        <w:t xml:space="preserve">vastavalt </w:t>
      </w:r>
      <w:r w:rsidR="00964844">
        <w:t xml:space="preserve">ühe tm metsamaterjali raieks või kokkuveoks </w:t>
      </w:r>
      <w:r w:rsidR="00E27F85">
        <w:t xml:space="preserve">või ühe hektari alusmetsa raieks </w:t>
      </w:r>
      <w:r w:rsidR="00964844">
        <w:t>kulu</w:t>
      </w:r>
      <w:r w:rsidR="0064264B">
        <w:t>v kütuse hulk liitrites.</w:t>
      </w:r>
      <w:r w:rsidR="0010472F">
        <w:t xml:space="preserve"> </w:t>
      </w:r>
      <w:r w:rsidR="00174AB3">
        <w:t xml:space="preserve">Keskmist kütusekulu kasutatakse </w:t>
      </w:r>
      <w:r w:rsidR="00D556C8">
        <w:t>tasustamise aluseks oleva</w:t>
      </w:r>
      <w:r w:rsidR="009A075B">
        <w:t xml:space="preserve">s hinnas </w:t>
      </w:r>
      <w:r w:rsidR="00174AB3">
        <w:t xml:space="preserve">kütusekomponendi </w:t>
      </w:r>
      <w:r w:rsidR="009A075B">
        <w:t>leidmiseks.</w:t>
      </w:r>
    </w:p>
    <w:p w14:paraId="6A1B3787" w14:textId="6798DCD3" w:rsidR="00EB34E8" w:rsidRPr="00710712" w:rsidRDefault="00EB34E8" w:rsidP="009E6E96">
      <w:pPr>
        <w:numPr>
          <w:ilvl w:val="1"/>
          <w:numId w:val="1"/>
        </w:numPr>
        <w:tabs>
          <w:tab w:val="num" w:pos="720"/>
        </w:tabs>
        <w:ind w:left="720" w:hanging="720"/>
        <w:jc w:val="both"/>
        <w:outlineLvl w:val="0"/>
        <w:rPr>
          <w:b/>
          <w:bCs/>
        </w:rPr>
      </w:pPr>
      <w:r w:rsidRPr="00710712">
        <w:rPr>
          <w:b/>
          <w:bCs/>
        </w:rPr>
        <w:t>RMK keskkonnanõu</w:t>
      </w:r>
      <w:r w:rsidR="009713DF" w:rsidRPr="00710712">
        <w:rPr>
          <w:b/>
          <w:bCs/>
        </w:rPr>
        <w:t xml:space="preserve">ded - </w:t>
      </w:r>
      <w:r w:rsidR="009713DF" w:rsidRPr="006A0CC5">
        <w:t>RMK keskkonnanõuded mootorsõidukitega ja saagidega töötamisel</w:t>
      </w:r>
      <w:r w:rsidR="0074767A">
        <w:t>.</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5F57DE10" w14:textId="77777777" w:rsidR="00B0016C" w:rsidRPr="00655E9C" w:rsidRDefault="00591519" w:rsidP="00B0016C">
      <w:pPr>
        <w:ind w:left="846"/>
        <w:jc w:val="both"/>
        <w:outlineLvl w:val="0"/>
        <w:rPr>
          <w:b/>
        </w:rPr>
      </w:pPr>
      <w:r w:rsidRPr="00655E9C">
        <w:t>Leping</w:t>
      </w:r>
      <w:r w:rsidR="007716FE" w:rsidRPr="00655E9C">
        <w:t xml:space="preserve"> koosneb alljärgnevatest dokumentidest</w:t>
      </w:r>
      <w:r w:rsidR="00410CB4" w:rsidRPr="00655E9C">
        <w:t>:</w:t>
      </w:r>
    </w:p>
    <w:p w14:paraId="161E168D" w14:textId="6E4BD855" w:rsidR="00B0016C" w:rsidRPr="00655E9C" w:rsidRDefault="007716FE" w:rsidP="00B0016C">
      <w:pPr>
        <w:numPr>
          <w:ilvl w:val="1"/>
          <w:numId w:val="1"/>
        </w:numPr>
        <w:ind w:hanging="846"/>
        <w:jc w:val="both"/>
        <w:outlineLvl w:val="0"/>
        <w:rPr>
          <w:b/>
        </w:rPr>
      </w:pPr>
      <w:r w:rsidRPr="00655E9C" w:rsidDel="0009397E">
        <w:t>Töövõtulepingu (raamlepingu) tingimused</w:t>
      </w:r>
      <w:r w:rsidR="00531BF3">
        <w:t>;</w:t>
      </w:r>
    </w:p>
    <w:p w14:paraId="21838AEB" w14:textId="6EB716A8" w:rsidR="00410CB4" w:rsidRPr="00655E9C" w:rsidRDefault="00410CB4" w:rsidP="00B0016C">
      <w:pPr>
        <w:numPr>
          <w:ilvl w:val="1"/>
          <w:numId w:val="1"/>
        </w:numPr>
        <w:ind w:hanging="846"/>
        <w:jc w:val="both"/>
        <w:outlineLvl w:val="0"/>
        <w:rPr>
          <w:b/>
        </w:rPr>
      </w:pPr>
      <w:r w:rsidRPr="00655E9C">
        <w:t>Lisa 1/1 – Tööajagraafik</w:t>
      </w:r>
      <w:r w:rsidR="007E2951" w:rsidRPr="00655E9C">
        <w:t>u vorm</w:t>
      </w:r>
      <w:r w:rsidR="00775A52" w:rsidRPr="00655E9C">
        <w:t xml:space="preserve"> – allkirjastatakse eraldi</w:t>
      </w:r>
      <w:r w:rsidR="00531BF3">
        <w:t>;</w:t>
      </w:r>
    </w:p>
    <w:p w14:paraId="4E752858" w14:textId="00ED2CE3" w:rsidR="00410CB4" w:rsidRDefault="00410CB4" w:rsidP="00B0016C">
      <w:pPr>
        <w:pStyle w:val="Loendilik"/>
        <w:numPr>
          <w:ilvl w:val="1"/>
          <w:numId w:val="1"/>
        </w:numPr>
        <w:ind w:hanging="846"/>
        <w:jc w:val="both"/>
        <w:outlineLvl w:val="0"/>
      </w:pPr>
      <w:r w:rsidRPr="00655E9C">
        <w:t>Lisa 2/1 – Hinnakokkuleppe raamistik</w:t>
      </w:r>
      <w:r w:rsidR="00A1428D" w:rsidRPr="00655E9C">
        <w:t>u</w:t>
      </w:r>
      <w:r w:rsidRPr="00655E9C">
        <w:t xml:space="preserve"> </w:t>
      </w:r>
      <w:r w:rsidR="00A1428D" w:rsidRPr="00655E9C">
        <w:t>vorm</w:t>
      </w:r>
      <w:r w:rsidR="00531BF3">
        <w:t>;</w:t>
      </w:r>
    </w:p>
    <w:p w14:paraId="7B990E94" w14:textId="25DFABB3" w:rsidR="008F111D" w:rsidRPr="00655E9C" w:rsidRDefault="0010472F" w:rsidP="00B0016C">
      <w:pPr>
        <w:pStyle w:val="Loendilik"/>
        <w:numPr>
          <w:ilvl w:val="1"/>
          <w:numId w:val="1"/>
        </w:numPr>
        <w:ind w:hanging="846"/>
        <w:jc w:val="both"/>
        <w:outlineLvl w:val="0"/>
      </w:pPr>
      <w:r>
        <w:t>Lisa 3/1 – Keskmised kütuse</w:t>
      </w:r>
      <w:r w:rsidR="00CA713A">
        <w:t>- ja aja</w:t>
      </w:r>
      <w:r>
        <w:t>kulud raiel ja kokkuveol</w:t>
      </w:r>
      <w:r w:rsidR="00531BF3">
        <w:t>;</w:t>
      </w:r>
      <w:r>
        <w:t xml:space="preserve"> </w:t>
      </w:r>
    </w:p>
    <w:p w14:paraId="7F99A30A" w14:textId="10CAC474" w:rsidR="00410CB4" w:rsidRPr="00655E9C" w:rsidRDefault="00410CB4" w:rsidP="00B0016C">
      <w:pPr>
        <w:pStyle w:val="Loendilik"/>
        <w:numPr>
          <w:ilvl w:val="1"/>
          <w:numId w:val="1"/>
        </w:numPr>
        <w:ind w:hanging="846"/>
        <w:jc w:val="both"/>
        <w:outlineLvl w:val="0"/>
      </w:pPr>
      <w:r w:rsidRPr="00655E9C">
        <w:t xml:space="preserve">Lisa </w:t>
      </w:r>
      <w:r w:rsidR="006928FD">
        <w:t>4</w:t>
      </w:r>
      <w:r w:rsidRPr="00655E9C">
        <w:t>/1 – Töövõtja poolt kasutatava tehnika nimekir</w:t>
      </w:r>
      <w:r w:rsidR="007E2951" w:rsidRPr="00655E9C">
        <w:t>ja vorm</w:t>
      </w:r>
      <w:r w:rsidR="00775A52" w:rsidRPr="00655E9C">
        <w:t xml:space="preserve"> – allkirjastatakse eraldi</w:t>
      </w:r>
      <w:r w:rsidR="00531BF3">
        <w:t>;</w:t>
      </w:r>
    </w:p>
    <w:p w14:paraId="4DC1FE41" w14:textId="33EEECB8" w:rsidR="00410CB4" w:rsidRPr="00655E9C" w:rsidRDefault="00410CB4" w:rsidP="00CE5D61">
      <w:pPr>
        <w:pStyle w:val="Loendilik"/>
        <w:numPr>
          <w:ilvl w:val="1"/>
          <w:numId w:val="1"/>
        </w:numPr>
        <w:ind w:hanging="846"/>
        <w:jc w:val="both"/>
        <w:outlineLvl w:val="0"/>
      </w:pPr>
      <w:r w:rsidRPr="00655E9C">
        <w:t xml:space="preserve">Lisa </w:t>
      </w:r>
      <w:r w:rsidR="002E756F">
        <w:t>5</w:t>
      </w:r>
      <w:r w:rsidRPr="00655E9C">
        <w:t xml:space="preserve">/1 – </w:t>
      </w:r>
      <w:r w:rsidR="006A0CC5" w:rsidRPr="006A0CC5">
        <w:t>RMK keskkonnanõuded mootorsõidukitega ja saagidega töötamisel</w:t>
      </w:r>
      <w:r w:rsidR="00531BF3">
        <w:t>;</w:t>
      </w:r>
      <w:r w:rsidR="006A0CC5" w:rsidRPr="006A0CC5" w:rsidDel="006A0CC5">
        <w:t xml:space="preserve"> </w:t>
      </w:r>
    </w:p>
    <w:p w14:paraId="2643DB48" w14:textId="6FFC2D7A" w:rsidR="00410CB4" w:rsidRPr="00655E9C" w:rsidRDefault="00410CB4" w:rsidP="00B0016C">
      <w:pPr>
        <w:pStyle w:val="Loendilik"/>
        <w:numPr>
          <w:ilvl w:val="1"/>
          <w:numId w:val="1"/>
        </w:numPr>
        <w:ind w:hanging="846"/>
        <w:jc w:val="both"/>
        <w:outlineLvl w:val="0"/>
      </w:pPr>
      <w:r w:rsidRPr="00655E9C">
        <w:t xml:space="preserve">Lisa </w:t>
      </w:r>
      <w:r w:rsidR="002E756F">
        <w:t>6</w:t>
      </w:r>
      <w:r w:rsidRPr="00655E9C">
        <w:t>/1 – RMK hinnaraamistiku terminid ning mõisted</w:t>
      </w:r>
      <w:r w:rsidR="00531BF3">
        <w:t>;</w:t>
      </w:r>
    </w:p>
    <w:p w14:paraId="7B2E121F" w14:textId="38698AF8" w:rsidR="00524C27" w:rsidRPr="00655E9C" w:rsidRDefault="00E75A80" w:rsidP="00B0016C">
      <w:pPr>
        <w:pStyle w:val="Loendilik"/>
        <w:numPr>
          <w:ilvl w:val="1"/>
          <w:numId w:val="1"/>
        </w:numPr>
        <w:ind w:hanging="846"/>
        <w:jc w:val="both"/>
        <w:outlineLvl w:val="0"/>
      </w:pPr>
      <w:r w:rsidRPr="00655E9C">
        <w:t xml:space="preserve">Lisa </w:t>
      </w:r>
      <w:r w:rsidR="002E756F">
        <w:t>7</w:t>
      </w:r>
      <w:r w:rsidR="00524C27" w:rsidRPr="00655E9C">
        <w:t>/1 – RMK energiapuidu varumise, ladustamise ja mahu määramise juhend</w:t>
      </w:r>
      <w:r w:rsidR="00531BF3">
        <w:t>;</w:t>
      </w:r>
    </w:p>
    <w:p w14:paraId="317A18FD" w14:textId="4983FC4A" w:rsidR="00C928E2" w:rsidRDefault="00407B91" w:rsidP="00B0016C">
      <w:pPr>
        <w:pStyle w:val="Loendilik"/>
        <w:numPr>
          <w:ilvl w:val="1"/>
          <w:numId w:val="1"/>
        </w:numPr>
        <w:ind w:hanging="846"/>
        <w:jc w:val="both"/>
        <w:outlineLvl w:val="0"/>
      </w:pPr>
      <w:r w:rsidRPr="00655E9C">
        <w:t xml:space="preserve">Lisa </w:t>
      </w:r>
      <w:r w:rsidR="002E756F">
        <w:t>8</w:t>
      </w:r>
      <w:r w:rsidRPr="00655E9C">
        <w:t>/1</w:t>
      </w:r>
      <w:r w:rsidR="001521B0">
        <w:t xml:space="preserve"> </w:t>
      </w:r>
      <w:r w:rsidR="00CA114F" w:rsidRPr="00655E9C">
        <w:t xml:space="preserve">– </w:t>
      </w:r>
      <w:r w:rsidRPr="00655E9C">
        <w:t>RMK säilikpuude juhend</w:t>
      </w:r>
      <w:r w:rsidR="00531BF3">
        <w:t>;</w:t>
      </w:r>
    </w:p>
    <w:p w14:paraId="551CE0BA" w14:textId="2CD191BC" w:rsidR="003F3403" w:rsidRPr="00655E9C" w:rsidRDefault="003F3403" w:rsidP="00B0016C">
      <w:pPr>
        <w:pStyle w:val="Loendilik"/>
        <w:numPr>
          <w:ilvl w:val="1"/>
          <w:numId w:val="1"/>
        </w:numPr>
        <w:ind w:hanging="846"/>
        <w:jc w:val="both"/>
        <w:outlineLvl w:val="0"/>
      </w:pPr>
      <w:r>
        <w:t xml:space="preserve">Lisa </w:t>
      </w:r>
      <w:r w:rsidR="002E756F">
        <w:t>9</w:t>
      </w:r>
      <w:r>
        <w:t>/</w:t>
      </w:r>
      <w:r w:rsidR="002D6CAB">
        <w:t xml:space="preserve">1 </w:t>
      </w:r>
      <w:r w:rsidR="00CA114F" w:rsidRPr="00655E9C">
        <w:t xml:space="preserve">– </w:t>
      </w:r>
      <w:r w:rsidR="002D6CAB" w:rsidRPr="002D6CAB">
        <w:t>RMK nõuded isikukaitsevahendite kasutamiseks</w:t>
      </w:r>
      <w:r w:rsidR="00531BF3">
        <w:t>;</w:t>
      </w:r>
    </w:p>
    <w:p w14:paraId="66665ADE" w14:textId="24F1345C" w:rsidR="00847503" w:rsidRDefault="00847503" w:rsidP="00B0016C">
      <w:pPr>
        <w:pStyle w:val="Loendilik"/>
        <w:numPr>
          <w:ilvl w:val="1"/>
          <w:numId w:val="1"/>
        </w:numPr>
        <w:ind w:hanging="846"/>
        <w:jc w:val="both"/>
        <w:outlineLvl w:val="0"/>
      </w:pPr>
      <w:bookmarkStart w:id="0" w:name="_Hlk121312499"/>
      <w:r w:rsidRPr="00655E9C">
        <w:t xml:space="preserve">Lisa </w:t>
      </w:r>
      <w:r w:rsidR="002E756F">
        <w:t>10</w:t>
      </w:r>
      <w:r w:rsidRPr="00655E9C">
        <w:t xml:space="preserve">/1 – </w:t>
      </w:r>
      <w:bookmarkEnd w:id="0"/>
      <w:r w:rsidRPr="00655E9C">
        <w:t>RMK nõuded tehnikale</w:t>
      </w:r>
      <w:r w:rsidR="001312D5" w:rsidRPr="00655E9C">
        <w:t xml:space="preserve"> ja operaatoritele</w:t>
      </w:r>
      <w:r w:rsidR="00531BF3">
        <w:t>;</w:t>
      </w:r>
    </w:p>
    <w:p w14:paraId="4C639C67" w14:textId="37EBE351" w:rsidR="00731B88" w:rsidRDefault="00731B88" w:rsidP="00B0016C">
      <w:pPr>
        <w:pStyle w:val="Loendilik"/>
        <w:numPr>
          <w:ilvl w:val="1"/>
          <w:numId w:val="1"/>
        </w:numPr>
        <w:ind w:hanging="846"/>
        <w:jc w:val="both"/>
        <w:outlineLvl w:val="0"/>
      </w:pPr>
      <w:r w:rsidRPr="00731B88">
        <w:t>Lisa 1</w:t>
      </w:r>
      <w:r w:rsidR="002E756F">
        <w:t>1</w:t>
      </w:r>
      <w:r w:rsidRPr="00731B88">
        <w:t>/1 – Metsateede kasutamise hea tava.</w:t>
      </w:r>
    </w:p>
    <w:p w14:paraId="05C06554" w14:textId="6F7C632E" w:rsidR="00922050" w:rsidRDefault="003A2CF3" w:rsidP="00B0016C">
      <w:pPr>
        <w:pStyle w:val="Loendilik"/>
        <w:numPr>
          <w:ilvl w:val="1"/>
          <w:numId w:val="1"/>
        </w:numPr>
        <w:ind w:hanging="846"/>
        <w:jc w:val="both"/>
        <w:outlineLvl w:val="0"/>
      </w:pPr>
      <w:r>
        <w:t>Lisa 1</w:t>
      </w:r>
      <w:r w:rsidR="002E756F">
        <w:t>2</w:t>
      </w:r>
      <w:r>
        <w:t>/1</w:t>
      </w:r>
      <w:r w:rsidRPr="00731B88">
        <w:t xml:space="preserve"> – </w:t>
      </w:r>
      <w:r w:rsidR="00922050" w:rsidRPr="00922050">
        <w:t>Andmetöötluse tingimused volitatud töötlejale – allkirjastatakse eraldi;</w:t>
      </w:r>
    </w:p>
    <w:p w14:paraId="07936298" w14:textId="6168C6A3" w:rsidR="00DC52A0" w:rsidRPr="00655E9C" w:rsidRDefault="00DC52A0" w:rsidP="00B0016C">
      <w:pPr>
        <w:pStyle w:val="Loendilik"/>
        <w:numPr>
          <w:ilvl w:val="1"/>
          <w:numId w:val="1"/>
        </w:numPr>
        <w:ind w:hanging="846"/>
        <w:jc w:val="both"/>
        <w:outlineLvl w:val="0"/>
      </w:pPr>
      <w:r w:rsidRPr="00655E9C">
        <w:t>Töövõtja pakkumus riigihankel</w:t>
      </w:r>
      <w:r w:rsidR="00531BF3">
        <w:t>.</w:t>
      </w:r>
    </w:p>
    <w:p w14:paraId="341D60C7" w14:textId="73C5BC17" w:rsidR="00410CB4"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1450101F" w14:textId="787A1997" w:rsidR="00602736" w:rsidRPr="00655E9C" w:rsidRDefault="00C212CB" w:rsidP="00B0016C">
      <w:pPr>
        <w:numPr>
          <w:ilvl w:val="1"/>
          <w:numId w:val="1"/>
        </w:numPr>
        <w:tabs>
          <w:tab w:val="clear" w:pos="846"/>
        </w:tabs>
        <w:ind w:left="709" w:hanging="709"/>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3D28ED" w:rsidRPr="00655E9C">
        <w:t xml:space="preserve">teostama </w:t>
      </w:r>
      <w:r w:rsidR="00DC6910" w:rsidRPr="00655E9C">
        <w:t>lepingu punktis 1.1</w:t>
      </w:r>
      <w:r w:rsidRPr="00655E9C">
        <w:t xml:space="preserve"> nimetatud </w:t>
      </w:r>
      <w:r w:rsidR="00457159" w:rsidRPr="00655E9C">
        <w:t>raie- ja kokkuveotöid</w:t>
      </w:r>
      <w:r w:rsidR="00503C7F" w:rsidRPr="00655E9C">
        <w:t xml:space="preserve"> </w:t>
      </w:r>
      <w:r w:rsidR="009A7A20" w:rsidRPr="00655E9C">
        <w:rPr>
          <w:i/>
        </w:rPr>
        <w:t>(Sisestada regioon, piirkond või muul viisil määratletav ala või asukoht vastavalt pakkumuse esitamise ettepanekule)</w:t>
      </w:r>
      <w:r w:rsidR="00602736" w:rsidRPr="00655E9C">
        <w:t xml:space="preserve"> </w:t>
      </w:r>
      <w:r w:rsidRPr="00655E9C">
        <w:t xml:space="preserve">töövõtja tööjõu ja tehniliste vahenditega </w:t>
      </w:r>
      <w:r w:rsidR="009A7A20" w:rsidRPr="00655E9C">
        <w:t>pakkumuse esitamise ettepanekus kirjeldatud tehnika ja tööjõuga</w:t>
      </w:r>
      <w:r w:rsidR="003D28ED" w:rsidRPr="00655E9C">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391417">
        <w:t>Giljotiini</w:t>
      </w:r>
      <w:r w:rsidR="00391417" w:rsidRPr="00655E9C">
        <w:t xml:space="preserve"> </w:t>
      </w:r>
      <w:r w:rsidR="00620885" w:rsidRPr="00655E9C">
        <w:t>ja forvarderi komplektide arvu</w:t>
      </w:r>
      <w:r w:rsidR="00391417">
        <w:t xml:space="preserve"> </w:t>
      </w:r>
      <w:r w:rsidR="00620885" w:rsidRPr="00655E9C">
        <w:t xml:space="preserve">määratlemine tähendab, et teenust tuleb osutada vähemalt nimetatud arvu </w:t>
      </w:r>
      <w:r w:rsidR="00391417">
        <w:t>giljotiinide</w:t>
      </w:r>
      <w:r w:rsidR="009A7A20" w:rsidRPr="00655E9C">
        <w:t xml:space="preserve">, </w:t>
      </w:r>
      <w:r w:rsidR="00620885" w:rsidRPr="00655E9C">
        <w:t>forvarderi</w:t>
      </w:r>
      <w:r w:rsidR="00531BF3">
        <w:t>d</w:t>
      </w:r>
      <w:r w:rsidR="00620885" w:rsidRPr="00655E9C">
        <w:t>e</w:t>
      </w:r>
      <w:r w:rsidR="009A7A20" w:rsidRPr="00655E9C">
        <w:t>, muu tehnika</w:t>
      </w:r>
      <w:r w:rsidR="00620885" w:rsidRPr="00655E9C">
        <w:t xml:space="preserve">, </w:t>
      </w:r>
      <w:r w:rsidR="00531BF3">
        <w:t>kuid</w:t>
      </w:r>
      <w:r w:rsidR="00531BF3" w:rsidRPr="00655E9C">
        <w:t xml:space="preserve"> </w:t>
      </w:r>
      <w:r w:rsidR="00620885" w:rsidRPr="00655E9C">
        <w:t xml:space="preserve">nõuetele </w:t>
      </w:r>
      <w:r w:rsidR="009A7A20" w:rsidRPr="00655E9C">
        <w:t xml:space="preserve">vastavat tehnikat </w:t>
      </w:r>
      <w:r w:rsidR="00620885" w:rsidRPr="00655E9C">
        <w:t xml:space="preserve">võib kasutada ka rohkem. </w:t>
      </w:r>
    </w:p>
    <w:p w14:paraId="17324A87" w14:textId="37E483C2" w:rsidR="00C602F4" w:rsidRPr="00655E9C" w:rsidRDefault="00410CB4" w:rsidP="00B0016C">
      <w:pPr>
        <w:numPr>
          <w:ilvl w:val="1"/>
          <w:numId w:val="1"/>
        </w:numPr>
        <w:tabs>
          <w:tab w:val="num" w:pos="720"/>
        </w:tabs>
        <w:ind w:left="720" w:hanging="720"/>
        <w:jc w:val="both"/>
        <w:outlineLvl w:val="0"/>
      </w:pPr>
      <w:r w:rsidRPr="00655E9C">
        <w:t xml:space="preserve">Pooled lepivad </w:t>
      </w:r>
      <w:r w:rsidRPr="00236041">
        <w:t>hil</w:t>
      </w:r>
      <w:r w:rsidR="00591519" w:rsidRPr="00236041">
        <w:t xml:space="preserve">jemalt </w:t>
      </w:r>
      <w:r w:rsidR="00236041" w:rsidRPr="00236041">
        <w:t>4</w:t>
      </w:r>
      <w:r w:rsidR="002D0F65" w:rsidRPr="00236041">
        <w:t xml:space="preserve"> (</w:t>
      </w:r>
      <w:r w:rsidR="00236041" w:rsidRPr="00236041">
        <w:t>neli</w:t>
      </w:r>
      <w:r w:rsidR="002D0F65" w:rsidRPr="00236041">
        <w:t>) nädalat</w:t>
      </w:r>
      <w:r w:rsidR="00591519" w:rsidRPr="00B60914">
        <w:t xml:space="preserve"> enne kehtiva r</w:t>
      </w:r>
      <w:r w:rsidRPr="00B60914">
        <w:t xml:space="preserve">aieperioodi </w:t>
      </w:r>
      <w:r w:rsidR="00591519" w:rsidRPr="00B60914">
        <w:t>või r</w:t>
      </w:r>
      <w:r w:rsidR="00F253AE" w:rsidRPr="00B60914">
        <w:t>aieperioodi</w:t>
      </w:r>
      <w:r w:rsidR="00F253AE" w:rsidRPr="00655E9C">
        <w:t xml:space="preserve"> osa </w:t>
      </w:r>
      <w:r w:rsidR="00591519" w:rsidRPr="00655E9C">
        <w:t>lõppu kokku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bookmarkStart w:id="1" w:name="_GoBack"/>
      <w:bookmarkEnd w:id="1"/>
    </w:p>
    <w:p w14:paraId="61F9E910" w14:textId="332435D8" w:rsidR="00620885" w:rsidRPr="00655E9C" w:rsidRDefault="005E25A3" w:rsidP="00B0016C">
      <w:pPr>
        <w:pStyle w:val="Loendilik"/>
        <w:numPr>
          <w:ilvl w:val="1"/>
          <w:numId w:val="1"/>
        </w:numPr>
        <w:tabs>
          <w:tab w:val="num" w:pos="709"/>
        </w:tabs>
        <w:ind w:left="709" w:hanging="709"/>
        <w:jc w:val="both"/>
      </w:pPr>
      <w:r w:rsidRPr="00B60914">
        <w:lastRenderedPageBreak/>
        <w:t xml:space="preserve">Lepingu (raamlepingu) kogumaht on </w:t>
      </w:r>
      <w:r w:rsidR="001A0D6E" w:rsidRPr="00B60914">
        <w:t xml:space="preserve">[Sisesta kogumaht] </w:t>
      </w:r>
      <w:r w:rsidRPr="00B60914">
        <w:t>tm</w:t>
      </w:r>
      <w:r w:rsidRPr="00890224">
        <w:t>.</w:t>
      </w:r>
      <w:r w:rsidRPr="00655E9C">
        <w:t xml:space="preserve"> </w:t>
      </w:r>
      <w:r w:rsidR="00620885" w:rsidRPr="00655E9C">
        <w:t>Hankija ei ole raamlepingu täitmisel seotud lepingu eeldatava mahuga, teenust tellitakse vastavalt reaalsele vajadusele ja olemasolevatele võimalustele</w:t>
      </w:r>
      <w:r w:rsidR="00531BF3">
        <w:t>.</w:t>
      </w:r>
    </w:p>
    <w:p w14:paraId="7D400701" w14:textId="6244623D" w:rsidR="00767B9B" w:rsidRPr="00655E9C" w:rsidRDefault="00C602F4" w:rsidP="00B0016C">
      <w:pPr>
        <w:pStyle w:val="Loendilik"/>
        <w:numPr>
          <w:ilvl w:val="1"/>
          <w:numId w:val="1"/>
        </w:numPr>
        <w:tabs>
          <w:tab w:val="num" w:pos="709"/>
        </w:tabs>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kokkulepitud mahust.</w:t>
      </w:r>
    </w:p>
    <w:p w14:paraId="45340180" w14:textId="7479A436" w:rsidR="00C602F4" w:rsidRPr="00655E9C" w:rsidRDefault="00C602F4" w:rsidP="00B0016C">
      <w:pPr>
        <w:pStyle w:val="Loendilik"/>
        <w:numPr>
          <w:ilvl w:val="1"/>
          <w:numId w:val="1"/>
        </w:numPr>
        <w:tabs>
          <w:tab w:val="num" w:pos="709"/>
        </w:tabs>
        <w:ind w:left="709" w:hanging="709"/>
        <w:jc w:val="both"/>
      </w:pPr>
      <w:r w:rsidRPr="00655E9C">
        <w:t xml:space="preserve">Juhul, kui töövõtja ei ole teatanud oma mittenõustumisest töötada tõusvalt rohkem kui 10%, on tellijal õigus tellimusi jätkata. </w:t>
      </w:r>
    </w:p>
    <w:p w14:paraId="0FF3FC45" w14:textId="3235D366" w:rsidR="00C602F4" w:rsidRPr="00655E9C" w:rsidRDefault="00C602F4" w:rsidP="00B0016C">
      <w:pPr>
        <w:pStyle w:val="Loendilik"/>
        <w:numPr>
          <w:ilvl w:val="1"/>
          <w:numId w:val="1"/>
        </w:numPr>
        <w:tabs>
          <w:tab w:val="num" w:pos="709"/>
        </w:tabs>
        <w:ind w:left="709" w:hanging="709"/>
        <w:jc w:val="both"/>
      </w:pPr>
      <w:r w:rsidRPr="00655E9C">
        <w:t xml:space="preserve">Tööajagraafikus tähtajaks kokkulepitud mahtusid ületavad mahud loetakse järgnevate tähtaegade kohustuste täitmiseks. Tellijal on lubatud tööd tellida raieperioodi jooksul kuni 20% vähem või rohkem. </w:t>
      </w:r>
    </w:p>
    <w:p w14:paraId="0F01B99D" w14:textId="77777777" w:rsidR="00D000C4" w:rsidRPr="00655E9C" w:rsidRDefault="00D000C4" w:rsidP="00824FAA">
      <w:pPr>
        <w:jc w:val="both"/>
        <w:outlineLvl w:val="0"/>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5507D9BB" w:rsidR="00410CB4" w:rsidRPr="00655E9C" w:rsidRDefault="00410CB4" w:rsidP="00B24DC4">
      <w:pPr>
        <w:numPr>
          <w:ilvl w:val="1"/>
          <w:numId w:val="1"/>
        </w:numPr>
        <w:tabs>
          <w:tab w:val="num" w:pos="567"/>
        </w:tabs>
        <w:ind w:left="567" w:hanging="567"/>
        <w:jc w:val="both"/>
        <w:outlineLvl w:val="0"/>
      </w:pPr>
      <w:r w:rsidRPr="00655E9C">
        <w:t>Hin</w:t>
      </w:r>
      <w:r w:rsidR="00D97624" w:rsidRPr="00655E9C">
        <w:t>nakokkuleppe raamistik kujuneb t</w:t>
      </w:r>
      <w:r w:rsidRPr="00655E9C">
        <w:t>öövõtja poolt hankes pakutud hinna</w:t>
      </w:r>
      <w:r w:rsidRPr="00655E9C">
        <w:softHyphen/>
        <w:t xml:space="preserve">koefitsiendi korrutamisel kehtiva RMK raie- ja kokkuveotööde hinnaraamistiku </w:t>
      </w:r>
      <w:r w:rsidR="00CE6D08" w:rsidRPr="00655E9C">
        <w:t xml:space="preserve">ning </w:t>
      </w:r>
      <w:r w:rsidR="00C40C08" w:rsidRPr="00655E9C">
        <w:t xml:space="preserve">järelkasvu- ja </w:t>
      </w:r>
      <w:r w:rsidR="00CE6D08" w:rsidRPr="00655E9C">
        <w:t>alusmetsa (hinna)</w:t>
      </w:r>
      <w:r w:rsidR="006A4845">
        <w:t xml:space="preserve"> </w:t>
      </w:r>
      <w:r w:rsidR="00CE6D08" w:rsidRPr="00655E9C">
        <w:t xml:space="preserve">parandi </w:t>
      </w:r>
      <w:r w:rsidRPr="00655E9C">
        <w:t>1,00</w:t>
      </w:r>
      <w:r w:rsidR="006669C2" w:rsidRPr="00655E9C">
        <w:t>0</w:t>
      </w:r>
      <w:r w:rsidRPr="00655E9C">
        <w:t xml:space="preserve"> tasemega. </w:t>
      </w:r>
    </w:p>
    <w:p w14:paraId="4B8067D7" w14:textId="4C7DED60" w:rsidR="00410CB4" w:rsidRDefault="00D97624" w:rsidP="009F55C4">
      <w:pPr>
        <w:numPr>
          <w:ilvl w:val="1"/>
          <w:numId w:val="1"/>
        </w:numPr>
        <w:tabs>
          <w:tab w:val="num" w:pos="567"/>
        </w:tabs>
        <w:ind w:left="567" w:hanging="567"/>
        <w:jc w:val="both"/>
        <w:outlineLvl w:val="0"/>
      </w:pPr>
      <w:r w:rsidRPr="00655E9C">
        <w:t>Tellija maksab töövõtjale tasu h</w:t>
      </w:r>
      <w:r w:rsidR="00410CB4" w:rsidRPr="00655E9C">
        <w:t xml:space="preserve">innakokkuleppe raamistikus kehtestatud hindade alusel. </w:t>
      </w:r>
    </w:p>
    <w:p w14:paraId="660B29DA" w14:textId="799D9497" w:rsidR="001952FE" w:rsidRDefault="00FC204D" w:rsidP="00973FF4">
      <w:pPr>
        <w:numPr>
          <w:ilvl w:val="1"/>
          <w:numId w:val="1"/>
        </w:numPr>
        <w:tabs>
          <w:tab w:val="num" w:pos="567"/>
        </w:tabs>
        <w:ind w:left="567" w:hanging="567"/>
        <w:jc w:val="both"/>
        <w:outlineLvl w:val="0"/>
      </w:pPr>
      <w:r>
        <w:t xml:space="preserve">Hinnaraamistiku hind koosneb </w:t>
      </w:r>
      <w:r w:rsidR="00C24B73">
        <w:t>kahest</w:t>
      </w:r>
      <w:r>
        <w:t xml:space="preserve"> komponendist:</w:t>
      </w:r>
      <w:r w:rsidR="001952FE">
        <w:t xml:space="preserve"> </w:t>
      </w:r>
      <w:r>
        <w:t>kütuse</w:t>
      </w:r>
      <w:r w:rsidR="00765B8A">
        <w:t>-</w:t>
      </w:r>
      <w:r w:rsidR="00C24B73">
        <w:t xml:space="preserve"> ja </w:t>
      </w:r>
      <w:r w:rsidR="001952FE">
        <w:t>palgakomponendist</w:t>
      </w:r>
      <w:r w:rsidR="00531BF3">
        <w:t>.</w:t>
      </w:r>
    </w:p>
    <w:p w14:paraId="4B02C63D" w14:textId="7CAFEC24" w:rsidR="00973FF4" w:rsidRDefault="00973FF4" w:rsidP="00973FF4">
      <w:pPr>
        <w:numPr>
          <w:ilvl w:val="1"/>
          <w:numId w:val="1"/>
        </w:numPr>
        <w:tabs>
          <w:tab w:val="num" w:pos="567"/>
        </w:tabs>
        <w:ind w:left="567" w:hanging="567"/>
        <w:jc w:val="both"/>
        <w:outlineLvl w:val="0"/>
      </w:pPr>
      <w:r>
        <w:t>Komponentide h</w:t>
      </w:r>
      <w:r w:rsidR="00EC4029">
        <w:t>indu muudetakse järgnevalt:</w:t>
      </w:r>
    </w:p>
    <w:p w14:paraId="2DFC8513" w14:textId="7CE72498" w:rsidR="00C82157" w:rsidRDefault="00EC4029">
      <w:pPr>
        <w:numPr>
          <w:ilvl w:val="2"/>
          <w:numId w:val="1"/>
        </w:numPr>
        <w:ind w:left="567" w:hanging="567"/>
        <w:jc w:val="both"/>
        <w:outlineLvl w:val="0"/>
      </w:pPr>
      <w:r>
        <w:t>Kütusekomponen</w:t>
      </w:r>
      <w:r w:rsidR="00A16249">
        <w:t>ti</w:t>
      </w:r>
      <w:r w:rsidR="0068794B">
        <w:t xml:space="preserve"> muudetakse üks kord kuus, </w:t>
      </w:r>
      <w:r w:rsidR="002952DD">
        <w:t xml:space="preserve">kuu esimesel tööpäeval, võttes arvesse eelmise kalendrikuu viimase </w:t>
      </w:r>
      <w:r w:rsidR="00C165A9">
        <w:t xml:space="preserve">täisnädala </w:t>
      </w:r>
      <w:r w:rsidR="001D2BF5">
        <w:t xml:space="preserve">viimasel </w:t>
      </w:r>
      <w:r w:rsidR="001D2BF5" w:rsidRPr="006B11E4">
        <w:t>tööpäeval</w:t>
      </w:r>
      <w:r w:rsidR="00C165A9" w:rsidRPr="006B11E4">
        <w:t xml:space="preserve"> kehtinud kütuse hin</w:t>
      </w:r>
      <w:r w:rsidR="00531BF3">
        <w:t>n</w:t>
      </w:r>
      <w:r w:rsidR="00C165A9" w:rsidRPr="006B11E4">
        <w:t>a</w:t>
      </w:r>
      <w:r w:rsidR="00531BF3">
        <w:t>;</w:t>
      </w:r>
    </w:p>
    <w:p w14:paraId="58190264" w14:textId="4A73D19B" w:rsidR="00FD5FDC" w:rsidRDefault="00F22D68">
      <w:pPr>
        <w:numPr>
          <w:ilvl w:val="2"/>
          <w:numId w:val="1"/>
        </w:numPr>
        <w:ind w:left="567" w:hanging="567"/>
        <w:jc w:val="both"/>
        <w:outlineLvl w:val="0"/>
      </w:pPr>
      <w:bookmarkStart w:id="2" w:name="_Hlk98916913"/>
      <w:bookmarkStart w:id="3" w:name="_Hlk98916894"/>
      <w:r w:rsidRPr="006B11E4">
        <w:t>Dii</w:t>
      </w:r>
      <w:r w:rsidR="00DA6500" w:rsidRPr="006B11E4">
        <w:t xml:space="preserve">slikütuse </w:t>
      </w:r>
      <w:r w:rsidR="00CA05C0">
        <w:t xml:space="preserve">hinna </w:t>
      </w:r>
      <w:r w:rsidR="00DA6500" w:rsidRPr="006B11E4">
        <w:t xml:space="preserve">muutumisel (tõuseb või langeb) </w:t>
      </w:r>
      <w:r w:rsidR="0086398D" w:rsidRPr="006B11E4">
        <w:t xml:space="preserve">enam kui </w:t>
      </w:r>
      <w:r w:rsidR="00DA6500" w:rsidRPr="006B11E4">
        <w:t>0,</w:t>
      </w:r>
      <w:r w:rsidR="00153FD2" w:rsidRPr="006B11E4">
        <w:t>01</w:t>
      </w:r>
      <w:r w:rsidR="00153FD2" w:rsidRPr="00710712">
        <w:t>€/l</w:t>
      </w:r>
      <w:r w:rsidR="00FC3A5B" w:rsidRPr="006B11E4">
        <w:t>,</w:t>
      </w:r>
      <w:r w:rsidR="0086398D" w:rsidRPr="006B11E4">
        <w:t xml:space="preserve"> muudetakse </w:t>
      </w:r>
      <w:r w:rsidR="009E4846">
        <w:t xml:space="preserve">raiel ja kokkuveol </w:t>
      </w:r>
      <w:r w:rsidR="00FC3A5B">
        <w:t xml:space="preserve">hinnaraamistiku </w:t>
      </w:r>
      <w:r w:rsidR="0086398D">
        <w:t>järg</w:t>
      </w:r>
      <w:r w:rsidR="002A70A6">
        <w:t>neva</w:t>
      </w:r>
      <w:r w:rsidR="0086398D">
        <w:t xml:space="preserve"> kuu kütuse</w:t>
      </w:r>
      <w:r w:rsidR="002E7E54">
        <w:t>komponenti</w:t>
      </w:r>
      <w:r w:rsidR="009E4846">
        <w:t xml:space="preserve"> ühele tm </w:t>
      </w:r>
      <w:r w:rsidR="0025045E">
        <w:t>kuluva kütuse koguse ja hinnamuudu korrutise võrra</w:t>
      </w:r>
      <w:bookmarkEnd w:id="2"/>
      <w:r w:rsidR="00531BF3">
        <w:t>;</w:t>
      </w:r>
      <w:r w:rsidR="002E7E54">
        <w:t xml:space="preserve"> </w:t>
      </w:r>
    </w:p>
    <w:bookmarkEnd w:id="3"/>
    <w:p w14:paraId="75BC3805" w14:textId="6564B088" w:rsidR="00B3469D" w:rsidRDefault="00FB60B9">
      <w:pPr>
        <w:numPr>
          <w:ilvl w:val="2"/>
          <w:numId w:val="1"/>
        </w:numPr>
        <w:ind w:left="567" w:hanging="567"/>
        <w:jc w:val="both"/>
        <w:outlineLvl w:val="0"/>
      </w:pPr>
      <w:r>
        <w:t xml:space="preserve">Raie ja kokkuveo </w:t>
      </w:r>
      <w:r w:rsidR="008812AC">
        <w:t xml:space="preserve">tasustamise </w:t>
      </w:r>
      <w:r>
        <w:t>aluseks olevat p</w:t>
      </w:r>
      <w:r w:rsidR="00CA6E0C">
        <w:t>algakomponen</w:t>
      </w:r>
      <w:r w:rsidR="00FD6A31">
        <w:t>ti</w:t>
      </w:r>
      <w:r w:rsidR="002D49F2">
        <w:t xml:space="preserve"> muudetakse üks kord aastas</w:t>
      </w:r>
      <w:r w:rsidR="00B3469D">
        <w:t xml:space="preserve"> 1. jaanuaril</w:t>
      </w:r>
      <w:r w:rsidR="0084033A">
        <w:t xml:space="preserve">. </w:t>
      </w:r>
      <w:r w:rsidR="00C115DD">
        <w:t>J</w:t>
      </w:r>
      <w:r w:rsidR="00C115DD" w:rsidRPr="00655E9C">
        <w:t xml:space="preserve">uhul kui </w:t>
      </w:r>
      <w:r w:rsidR="004448AA">
        <w:t xml:space="preserve">palgakomponendi muutmise otsustamise ajahetkele vahetult </w:t>
      </w:r>
      <w:r w:rsidR="00C115DD" w:rsidRPr="00655E9C">
        <w:t xml:space="preserve">eelnenud aasta III kvartali keskmine palk on </w:t>
      </w:r>
      <w:r w:rsidR="004448AA">
        <w:t>võrreldes</w:t>
      </w:r>
      <w:r w:rsidR="004448AA" w:rsidRPr="00655E9C">
        <w:t xml:space="preserve"> </w:t>
      </w:r>
      <w:r w:rsidR="004448AA">
        <w:t xml:space="preserve">palgakomponendi muutmise otsustamise ajahetkele üle-eelnenud aasta </w:t>
      </w:r>
      <w:r w:rsidR="00C115DD" w:rsidRPr="00655E9C">
        <w:t xml:space="preserve">III kvartali keskmise palgaga </w:t>
      </w:r>
      <w:r w:rsidR="00FD46BA">
        <w:t xml:space="preserve">muutunud </w:t>
      </w:r>
      <w:r w:rsidR="00C115DD" w:rsidRPr="00655E9C">
        <w:t xml:space="preserve">rohkem kui </w:t>
      </w:r>
      <w:r w:rsidR="00C115DD" w:rsidRPr="006B11E4">
        <w:t>1</w:t>
      </w:r>
      <w:r w:rsidR="00C115DD" w:rsidRPr="00710712">
        <w:t>€</w:t>
      </w:r>
      <w:r w:rsidR="00AB7BEE" w:rsidRPr="00710712">
        <w:t xml:space="preserve">, muudetakse palgakomponenti </w:t>
      </w:r>
      <w:r w:rsidR="000126BE" w:rsidRPr="00710712">
        <w:t>kahekordse palgamuud</w:t>
      </w:r>
      <w:r w:rsidR="00D9658E">
        <w:t>u võrra</w:t>
      </w:r>
      <w:r w:rsidR="000126BE" w:rsidRPr="00710712">
        <w:t xml:space="preserve"> (</w:t>
      </w:r>
      <w:r w:rsidR="001F44F0" w:rsidRPr="00710712">
        <w:t>eelne</w:t>
      </w:r>
      <w:r w:rsidR="001F44F0">
        <w:t>nud</w:t>
      </w:r>
      <w:r w:rsidR="001F44F0" w:rsidRPr="00710712">
        <w:t xml:space="preserve"> </w:t>
      </w:r>
      <w:r w:rsidR="00934124" w:rsidRPr="00710712">
        <w:t xml:space="preserve">aasta III kvartali </w:t>
      </w:r>
      <w:r w:rsidR="007D5569" w:rsidRPr="00710712">
        <w:t xml:space="preserve">ja </w:t>
      </w:r>
      <w:r w:rsidR="004448AA">
        <w:t>üle-eelne</w:t>
      </w:r>
      <w:r w:rsidR="001F44F0">
        <w:t>nud</w:t>
      </w:r>
      <w:r w:rsidR="004448AA">
        <w:t xml:space="preserve"> </w:t>
      </w:r>
      <w:r w:rsidR="005967DD">
        <w:t xml:space="preserve">aasta </w:t>
      </w:r>
      <w:r w:rsidR="007D5569" w:rsidRPr="00710712">
        <w:t xml:space="preserve">III kvartali palga </w:t>
      </w:r>
      <w:r w:rsidR="007D5569" w:rsidRPr="00AC4E80">
        <w:t>kahekordse vahe</w:t>
      </w:r>
      <w:r w:rsidR="004448AA" w:rsidRPr="00AC4E80">
        <w:t xml:space="preserve"> võrra</w:t>
      </w:r>
      <w:r w:rsidR="00B3469D" w:rsidRPr="00AC4E80">
        <w:t>)</w:t>
      </w:r>
      <w:r w:rsidR="00531BF3">
        <w:t>;</w:t>
      </w:r>
    </w:p>
    <w:p w14:paraId="6895133A" w14:textId="77777777" w:rsidR="00410CB4" w:rsidRPr="00655E9C" w:rsidRDefault="00410CB4" w:rsidP="009F55C4">
      <w:pPr>
        <w:numPr>
          <w:ilvl w:val="1"/>
          <w:numId w:val="1"/>
        </w:numPr>
        <w:tabs>
          <w:tab w:val="num" w:pos="0"/>
          <w:tab w:val="num" w:pos="567"/>
        </w:tabs>
        <w:ind w:left="567" w:hanging="567"/>
        <w:jc w:val="both"/>
        <w:outlineLvl w:val="0"/>
      </w:pPr>
      <w:r w:rsidRPr="00655E9C">
        <w:t xml:space="preserve">Arvutuse aluseks olevaid andmeid ja tulemusi ümardatakse harilikul viisil. </w:t>
      </w:r>
    </w:p>
    <w:p w14:paraId="3A0F8804" w14:textId="2D823F6B" w:rsidR="00410CB4" w:rsidRPr="00655E9C" w:rsidRDefault="00410CB4" w:rsidP="009F55C4">
      <w:pPr>
        <w:numPr>
          <w:ilvl w:val="1"/>
          <w:numId w:val="1"/>
        </w:numPr>
        <w:tabs>
          <w:tab w:val="num" w:pos="567"/>
        </w:tabs>
        <w:ind w:left="567" w:hanging="567"/>
        <w:jc w:val="both"/>
        <w:outlineLvl w:val="0"/>
      </w:pPr>
      <w:r w:rsidRPr="00655E9C">
        <w:t>Juhul, kui raie- ja kokkuveoteenuse harilik väärtus (kohalik keskmine turuhind) oluliselt muutub, on RMK</w:t>
      </w:r>
      <w:r w:rsidR="002F4010" w:rsidRPr="00655E9C">
        <w:t>-</w:t>
      </w:r>
      <w:r w:rsidRPr="00655E9C">
        <w:t>l õigus muuta hinnaraamistiku 1,00</w:t>
      </w:r>
      <w:r w:rsidR="007A50D9" w:rsidRPr="00655E9C">
        <w:t>0</w:t>
      </w:r>
      <w:r w:rsidRPr="00655E9C">
        <w:t xml:space="preserve"> taset ja parandeid.</w:t>
      </w:r>
    </w:p>
    <w:p w14:paraId="00E1C32B" w14:textId="7A5BC337" w:rsidR="00410CB4" w:rsidRPr="00655E9C" w:rsidRDefault="00D97624" w:rsidP="00DA5E8F">
      <w:pPr>
        <w:numPr>
          <w:ilvl w:val="1"/>
          <w:numId w:val="1"/>
        </w:numPr>
        <w:tabs>
          <w:tab w:val="num" w:pos="567"/>
        </w:tabs>
        <w:ind w:left="567" w:hanging="567"/>
        <w:jc w:val="both"/>
        <w:outlineLvl w:val="0"/>
      </w:pPr>
      <w:r w:rsidRPr="00655E9C">
        <w:t>Tellijal on õigus tellida t</w:t>
      </w:r>
      <w:r w:rsidR="00410CB4" w:rsidRPr="00655E9C">
        <w:t>öövõtjalt lisatöid, nt vahelaoplatsi ettevalmistava võsa raiumine, talitee tallamine, raielangile ligipääsu loomine, sihtide tasandamine</w:t>
      </w:r>
      <w:r w:rsidR="00C51ECC">
        <w:t>,</w:t>
      </w:r>
      <w:r w:rsidR="00410CB4" w:rsidRPr="00655E9C">
        <w:t xml:space="preserve"> </w:t>
      </w:r>
      <w:r w:rsidR="00C51ECC">
        <w:t xml:space="preserve">kändude freesimist </w:t>
      </w:r>
      <w:r w:rsidR="00410CB4" w:rsidRPr="00655E9C">
        <w:t>vms raiega kaasnevad lisatö</w:t>
      </w:r>
      <w:r w:rsidRPr="00655E9C">
        <w:t>öd. Lisatööde korral lepitakse t</w:t>
      </w:r>
      <w:r w:rsidR="00410CB4" w:rsidRPr="00655E9C">
        <w:t>öövõtjaga hind kokku enne tööde alustamist ja töö tasustamise aluseks on töö vastuvõtu aktil fikseeritud kogus ja hind.</w:t>
      </w:r>
    </w:p>
    <w:p w14:paraId="7009078F" w14:textId="71DE7938" w:rsidR="00410CB4" w:rsidRDefault="00D97624" w:rsidP="00DA5E8F">
      <w:pPr>
        <w:numPr>
          <w:ilvl w:val="1"/>
          <w:numId w:val="1"/>
        </w:numPr>
        <w:tabs>
          <w:tab w:val="num" w:pos="720"/>
        </w:tabs>
        <w:ind w:left="567" w:hanging="567"/>
        <w:jc w:val="both"/>
        <w:outlineLvl w:val="0"/>
      </w:pPr>
      <w:r w:rsidRPr="00655E9C">
        <w:t>Tellijal on õigus tellida t</w:t>
      </w:r>
      <w:r w:rsidR="00410CB4" w:rsidRPr="00655E9C">
        <w:t>öövõtjalt lisatöödena metsauuenduse rajamise töid, metsauuenduse hooldamist, valgustusraiet,</w:t>
      </w:r>
      <w:r w:rsidR="00C928E2" w:rsidRPr="00655E9C">
        <w:t xml:space="preserve"> liinitrasside aluse võsa raiet, </w:t>
      </w:r>
      <w:r w:rsidR="00410CB4" w:rsidRPr="00655E9C">
        <w:t>mittelikviidse puidu harvendusraiet</w:t>
      </w:r>
      <w:r w:rsidR="00C928E2" w:rsidRPr="00655E9C">
        <w:t xml:space="preserve"> ja </w:t>
      </w:r>
      <w:r w:rsidR="00DC6910" w:rsidRPr="00655E9C">
        <w:t xml:space="preserve">okaspuude </w:t>
      </w:r>
      <w:r w:rsidR="00C928E2" w:rsidRPr="00655E9C">
        <w:t>käbi</w:t>
      </w:r>
      <w:r w:rsidR="005B1B9D" w:rsidRPr="00655E9C">
        <w:t>varumist</w:t>
      </w:r>
      <w:r w:rsidR="00D87A93">
        <w:t xml:space="preserve"> </w:t>
      </w:r>
      <w:r w:rsidR="00554AFE">
        <w:t>vms</w:t>
      </w:r>
      <w:r w:rsidR="00122DCD">
        <w:t>.</w:t>
      </w:r>
      <w:r w:rsidR="00554AFE">
        <w:t xml:space="preserve"> </w:t>
      </w:r>
      <w:r w:rsidR="00122DCD">
        <w:t>N</w:t>
      </w:r>
      <w:r w:rsidR="00410CB4" w:rsidRPr="00655E9C">
        <w:t>ende lis</w:t>
      </w:r>
      <w:r w:rsidRPr="00655E9C">
        <w:t>atööde korral on hinna aluseks t</w:t>
      </w:r>
      <w:r w:rsidR="00410CB4" w:rsidRPr="00655E9C">
        <w:t>öövõtja poolt pakutud hinnakoefitsient korrutatuna läbi RMK vastavate tööde hinnaraamistike ja baashindade 1,00</w:t>
      </w:r>
      <w:r w:rsidR="00B46F69">
        <w:t>0</w:t>
      </w:r>
      <w:r w:rsidR="00410CB4" w:rsidRPr="00655E9C">
        <w:t xml:space="preserve"> tasemega. </w:t>
      </w:r>
    </w:p>
    <w:p w14:paraId="0E0C00B8" w14:textId="77777777" w:rsidR="008268CC" w:rsidRPr="00655E9C" w:rsidRDefault="008268CC" w:rsidP="003F4F0C">
      <w:pPr>
        <w:tabs>
          <w:tab w:val="num" w:pos="846"/>
        </w:tabs>
        <w:ind w:left="567"/>
        <w:jc w:val="both"/>
        <w:outlineLvl w:val="0"/>
      </w:pPr>
    </w:p>
    <w:p w14:paraId="6ABD4663" w14:textId="77777777" w:rsidR="00410CB4" w:rsidRPr="00655E9C" w:rsidRDefault="00410CB4" w:rsidP="00224C48">
      <w:pPr>
        <w:numPr>
          <w:ilvl w:val="0"/>
          <w:numId w:val="1"/>
        </w:numPr>
        <w:ind w:left="426" w:hanging="426"/>
        <w:jc w:val="both"/>
        <w:outlineLvl w:val="0"/>
        <w:rPr>
          <w:b/>
        </w:rPr>
      </w:pPr>
      <w:r w:rsidRPr="00655E9C">
        <w:rPr>
          <w:b/>
        </w:rPr>
        <w:t>Tasustamise aluseks olev kogus</w:t>
      </w:r>
    </w:p>
    <w:p w14:paraId="387B3F55" w14:textId="77A80738" w:rsidR="00C547F2" w:rsidRPr="00655E9C" w:rsidRDefault="00E703C9" w:rsidP="009F55C4">
      <w:pPr>
        <w:numPr>
          <w:ilvl w:val="1"/>
          <w:numId w:val="1"/>
        </w:numPr>
        <w:tabs>
          <w:tab w:val="num" w:pos="720"/>
        </w:tabs>
        <w:ind w:left="567" w:hanging="567"/>
        <w:jc w:val="both"/>
        <w:outlineLvl w:val="0"/>
      </w:pPr>
      <w:r w:rsidRPr="00655E9C">
        <w:t xml:space="preserve">Juhul, kui töö on üleantud </w:t>
      </w:r>
      <w:r w:rsidR="00F46305" w:rsidRPr="00655E9C">
        <w:t>giljotiinile</w:t>
      </w:r>
      <w:r w:rsidRPr="00655E9C">
        <w:t xml:space="preserve"> või </w:t>
      </w:r>
      <w:r w:rsidR="00FA528D">
        <w:t xml:space="preserve">tasustamiseks </w:t>
      </w:r>
      <w:r w:rsidR="000A0BA8" w:rsidRPr="00655E9C">
        <w:t>raieobjektipõhise hinnaga</w:t>
      </w:r>
      <w:r w:rsidR="00C547F2" w:rsidRPr="00655E9C">
        <w:t>,</w:t>
      </w:r>
      <w:r w:rsidRPr="00655E9C">
        <w:t xml:space="preserve"> on tasusta</w:t>
      </w:r>
      <w:r w:rsidR="00D97624" w:rsidRPr="00655E9C">
        <w:t>mise aluseks p</w:t>
      </w:r>
      <w:r w:rsidRPr="00655E9C">
        <w:t xml:space="preserve">raakeri poolt vahelaos </w:t>
      </w:r>
      <w:r w:rsidR="00CE5E9C">
        <w:t xml:space="preserve">peale kokkuveo lõpetamist </w:t>
      </w:r>
      <w:r w:rsidRPr="00655E9C">
        <w:t>hinnatud kogus</w:t>
      </w:r>
      <w:r w:rsidR="00F46305">
        <w:t>, võttes arvesse lepingus sätestatud erisusi raidmete ja laasimata tüveste puhul</w:t>
      </w:r>
      <w:r w:rsidRPr="00655E9C">
        <w:t xml:space="preserve">. </w:t>
      </w:r>
    </w:p>
    <w:p w14:paraId="76162228" w14:textId="4FFAB6D2" w:rsidR="00AA7683" w:rsidRPr="00655E9C" w:rsidRDefault="00695D7C">
      <w:pPr>
        <w:numPr>
          <w:ilvl w:val="1"/>
          <w:numId w:val="1"/>
        </w:numPr>
        <w:tabs>
          <w:tab w:val="num" w:pos="720"/>
        </w:tabs>
        <w:ind w:left="567" w:hanging="567"/>
        <w:jc w:val="both"/>
        <w:outlineLvl w:val="0"/>
      </w:pPr>
      <w:r w:rsidRPr="00655E9C">
        <w:t xml:space="preserve">Praakeri poolt hinnatakse puidu kogus vastavalt </w:t>
      </w:r>
      <w:r w:rsidRPr="00655E9C">
        <w:rPr>
          <w:noProof/>
        </w:rPr>
        <w:t xml:space="preserve">väljaandes “Ümarpuidu mõõtmine ja hindamine” (koost. J. Jänes, Tartu 2001) ja </w:t>
      </w:r>
      <w:r w:rsidR="00326C75">
        <w:rPr>
          <w:noProof/>
        </w:rPr>
        <w:t>„</w:t>
      </w:r>
      <w:r w:rsidRPr="00655E9C">
        <w:rPr>
          <w:noProof/>
        </w:rPr>
        <w:t>RMK energiapuidu varumise, ladustamise ja mahu määramise juhendis</w:t>
      </w:r>
      <w:r w:rsidR="00326C75">
        <w:rPr>
          <w:noProof/>
        </w:rPr>
        <w:t>“</w:t>
      </w:r>
      <w:r w:rsidRPr="00655E9C">
        <w:rPr>
          <w:noProof/>
        </w:rPr>
        <w:t xml:space="preserve"> oleva meetodika alusel, kooskõlas tööde üleandmise aktis kokku lepitud puidu kvaliteedinõuetega. Kogust hinnatakse virnmõõtmise meetodiga, määratakse puidu virnastusmaht ja selles oleva puidu maht virnatäiuse koefitsiendi alusel. </w:t>
      </w:r>
      <w:r w:rsidRPr="00655E9C">
        <w:rPr>
          <w:noProof/>
        </w:rPr>
        <w:lastRenderedPageBreak/>
        <w:t xml:space="preserve">Virnatäiuse koefitsient määratakse eelpooltoodud väljaannet, juhendit </w:t>
      </w:r>
      <w:r w:rsidRPr="00655E9C">
        <w:t xml:space="preserve">või digitaalset mõõtmisrakendust kasutades. </w:t>
      </w:r>
    </w:p>
    <w:p w14:paraId="1BF27ED2" w14:textId="1917E932" w:rsidR="00174579" w:rsidRPr="00655E9C" w:rsidRDefault="0095351C" w:rsidP="00174579">
      <w:pPr>
        <w:numPr>
          <w:ilvl w:val="1"/>
          <w:numId w:val="1"/>
        </w:numPr>
        <w:tabs>
          <w:tab w:val="num" w:pos="720"/>
        </w:tabs>
        <w:ind w:left="567" w:hanging="567"/>
        <w:jc w:val="both"/>
        <w:outlineLvl w:val="0"/>
      </w:pPr>
      <w:r w:rsidRPr="0095351C">
        <w:t>Raidmete ja laasimata tüveste korral</w:t>
      </w:r>
      <w:r w:rsidR="00EF3E40">
        <w:t xml:space="preserve"> olenemata raie teostamise viisist</w:t>
      </w:r>
      <w:r w:rsidRPr="0095351C">
        <w:t xml:space="preserve"> on esialgse tasustamise aluseks praakeri poolt vahelaos hinnatud kogus ja lõpliku tasustamise </w:t>
      </w:r>
      <w:r w:rsidR="00F82B42">
        <w:t xml:space="preserve">aluseks </w:t>
      </w:r>
      <w:r w:rsidR="00250807">
        <w:t>võib olla nii praakeri poolt vahelaos hinnatud kogus kui</w:t>
      </w:r>
      <w:r w:rsidRPr="0095351C">
        <w:t xml:space="preserve"> </w:t>
      </w:r>
      <w:r w:rsidR="00F667A1">
        <w:t xml:space="preserve">ka </w:t>
      </w:r>
      <w:r w:rsidRPr="0095351C">
        <w:t xml:space="preserve">raidmete ja laasimata tüveste hakkimistulemuste </w:t>
      </w:r>
      <w:r w:rsidR="001A6638" w:rsidRPr="003D22A4">
        <w:t>järgne</w:t>
      </w:r>
      <w:r w:rsidRPr="003D22A4">
        <w:t xml:space="preserve"> </w:t>
      </w:r>
      <w:r w:rsidRPr="0095351C">
        <w:t>kogus</w:t>
      </w:r>
      <w:r w:rsidR="00250807">
        <w:t>, sõltuvalt raidmete ja laasimata tüveste hakkimise ajast</w:t>
      </w:r>
      <w:r w:rsidRPr="0095351C">
        <w:t xml:space="preserve">. </w:t>
      </w:r>
    </w:p>
    <w:p w14:paraId="17ABD1C2" w14:textId="40F81163" w:rsidR="00410CB4" w:rsidRPr="00655E9C" w:rsidRDefault="00410CB4" w:rsidP="00943D6A">
      <w:pPr>
        <w:tabs>
          <w:tab w:val="num" w:pos="846"/>
        </w:tabs>
        <w:jc w:val="both"/>
        <w:outlineLvl w:val="0"/>
      </w:pPr>
    </w:p>
    <w:p w14:paraId="077903D7" w14:textId="77777777" w:rsidR="00410CB4" w:rsidRPr="00710712" w:rsidRDefault="00410CB4" w:rsidP="00824FAA">
      <w:pPr>
        <w:numPr>
          <w:ilvl w:val="0"/>
          <w:numId w:val="1"/>
        </w:numPr>
        <w:jc w:val="both"/>
        <w:outlineLvl w:val="0"/>
        <w:rPr>
          <w:b/>
        </w:rPr>
      </w:pPr>
      <w:r w:rsidRPr="00710712">
        <w:rPr>
          <w:b/>
        </w:rPr>
        <w:t>Tasustamise aluseks olev tüvemaht</w:t>
      </w:r>
    </w:p>
    <w:p w14:paraId="1A0C2339" w14:textId="2F45D3DA" w:rsidR="00410CB4" w:rsidRPr="00710712" w:rsidRDefault="007E593B" w:rsidP="009F55C4">
      <w:pPr>
        <w:numPr>
          <w:ilvl w:val="1"/>
          <w:numId w:val="1"/>
        </w:numPr>
        <w:tabs>
          <w:tab w:val="num" w:pos="567"/>
        </w:tabs>
        <w:ind w:left="567" w:hanging="567"/>
        <w:jc w:val="both"/>
        <w:outlineLvl w:val="0"/>
      </w:pPr>
      <w:r>
        <w:t xml:space="preserve">Tasustamise aluseks on </w:t>
      </w:r>
      <w:r w:rsidR="00D97624" w:rsidRPr="00710712">
        <w:t>p</w:t>
      </w:r>
      <w:r w:rsidR="00410CB4" w:rsidRPr="00710712">
        <w:t>raakeri poolt mõõtmise</w:t>
      </w:r>
      <w:r>
        <w:t xml:space="preserve"> teel määratud </w:t>
      </w:r>
      <w:r w:rsidR="00410CB4" w:rsidRPr="00710712">
        <w:t xml:space="preserve"> </w:t>
      </w:r>
      <w:r w:rsidRPr="00710712">
        <w:t>raiutavate puude tüvemaht</w:t>
      </w:r>
      <w:r w:rsidR="00410CB4" w:rsidRPr="00710712">
        <w:t xml:space="preserve"> enne</w:t>
      </w:r>
      <w:r w:rsidR="00D97624" w:rsidRPr="00710712">
        <w:t xml:space="preserve"> t</w:t>
      </w:r>
      <w:r w:rsidR="00410CB4" w:rsidRPr="00710712">
        <w:t>öövõtjale tööde üleandmise akti kinnitamist.</w:t>
      </w:r>
    </w:p>
    <w:p w14:paraId="20CAED53" w14:textId="77777777" w:rsidR="00E703C9" w:rsidRPr="00710712" w:rsidRDefault="00E703C9" w:rsidP="009F55C4">
      <w:pPr>
        <w:numPr>
          <w:ilvl w:val="1"/>
          <w:numId w:val="1"/>
        </w:numPr>
        <w:tabs>
          <w:tab w:val="num" w:pos="567"/>
        </w:tabs>
        <w:ind w:left="567" w:hanging="567"/>
        <w:jc w:val="both"/>
        <w:outlineLvl w:val="0"/>
      </w:pPr>
      <w:r w:rsidRPr="00710712">
        <w:t>Juhul, kui töö on antud üle raieobjektipõhise hinnaga, mitte hinnaraamistiku alusel, tüvemahtu ei määrata.</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3DFDA6A3" w14:textId="77777777" w:rsidR="00410CB4" w:rsidRPr="00655E9C" w:rsidRDefault="00410CB4" w:rsidP="009F55C4">
      <w:pPr>
        <w:numPr>
          <w:ilvl w:val="1"/>
          <w:numId w:val="1"/>
        </w:numPr>
        <w:tabs>
          <w:tab w:val="num" w:pos="567"/>
        </w:tabs>
        <w:ind w:left="567" w:hanging="567"/>
        <w:jc w:val="both"/>
        <w:outlineLvl w:val="0"/>
      </w:pPr>
      <w:r w:rsidRPr="00655E9C">
        <w:t>Tellij</w:t>
      </w:r>
      <w:r w:rsidR="00D97624" w:rsidRPr="00655E9C">
        <w:t>a esitab enne tööde alustamist t</w:t>
      </w:r>
      <w:r w:rsidRPr="00655E9C">
        <w:t>öövõtjale tööde üleandmise akti, milles:</w:t>
      </w:r>
    </w:p>
    <w:p w14:paraId="46EE7D74" w14:textId="77777777" w:rsidR="00410CB4" w:rsidRPr="00655E9C" w:rsidRDefault="00410CB4" w:rsidP="009F55C4">
      <w:pPr>
        <w:numPr>
          <w:ilvl w:val="2"/>
          <w:numId w:val="1"/>
        </w:numPr>
        <w:tabs>
          <w:tab w:val="num" w:pos="567"/>
        </w:tabs>
        <w:ind w:left="567" w:hanging="567"/>
        <w:jc w:val="both"/>
        <w:outlineLvl w:val="0"/>
      </w:pPr>
      <w:r w:rsidRPr="00655E9C">
        <w:t>määratakse tööde alustamise ja lõpetamise tähtaeg;</w:t>
      </w:r>
    </w:p>
    <w:p w14:paraId="464F947F" w14:textId="1F77BA9B" w:rsidR="00410CB4" w:rsidRPr="00655E9C" w:rsidRDefault="00410CB4" w:rsidP="009F55C4">
      <w:pPr>
        <w:numPr>
          <w:ilvl w:val="2"/>
          <w:numId w:val="1"/>
        </w:numPr>
        <w:tabs>
          <w:tab w:val="num" w:pos="567"/>
        </w:tabs>
        <w:ind w:left="567" w:hanging="567"/>
        <w:jc w:val="both"/>
        <w:outlineLvl w:val="0"/>
      </w:pPr>
      <w:r w:rsidRPr="00655E9C">
        <w:t xml:space="preserve">seatakse raielangile esitatavad nõuded, sh raidmetest puhastamise viis, teel sõitmise lubamine, </w:t>
      </w:r>
      <w:r w:rsidR="00490D8E" w:rsidRPr="00926AB6">
        <w:t xml:space="preserve">kokkuveo </w:t>
      </w:r>
      <w:r w:rsidR="00EF69BB" w:rsidRPr="00926AB6">
        <w:t xml:space="preserve">traktoritel </w:t>
      </w:r>
      <w:r w:rsidR="001852AF" w:rsidRPr="00926AB6">
        <w:t>roomikute</w:t>
      </w:r>
      <w:r w:rsidR="00EF69BB" w:rsidRPr="00926AB6">
        <w:t xml:space="preserve"> kasutamine</w:t>
      </w:r>
      <w:r w:rsidRPr="00655E9C">
        <w:t>, nõutud säilikpuude arv jne;</w:t>
      </w:r>
    </w:p>
    <w:p w14:paraId="76009F4E" w14:textId="1C7F1F0C" w:rsidR="00410CB4" w:rsidRPr="00655E9C" w:rsidRDefault="00410CB4" w:rsidP="009F55C4">
      <w:pPr>
        <w:numPr>
          <w:ilvl w:val="2"/>
          <w:numId w:val="1"/>
        </w:numPr>
        <w:tabs>
          <w:tab w:val="num" w:pos="567"/>
        </w:tabs>
        <w:ind w:left="567" w:hanging="567"/>
        <w:jc w:val="both"/>
        <w:outlineLvl w:val="0"/>
      </w:pPr>
      <w:r w:rsidRPr="00655E9C">
        <w:t>seatakse tootmisülesanne ehk valmistava</w:t>
      </w:r>
      <w:r w:rsidR="00D97624" w:rsidRPr="00655E9C">
        <w:t xml:space="preserve"> p</w:t>
      </w:r>
      <w:r w:rsidRPr="00655E9C">
        <w:t>uidu kvaliteedinõuded, parameetrid ning ladustamis</w:t>
      </w:r>
      <w:r w:rsidR="00A652C3" w:rsidRPr="00655E9C">
        <w:t xml:space="preserve">e </w:t>
      </w:r>
      <w:r w:rsidRPr="00655E9C">
        <w:t>nõuded;</w:t>
      </w:r>
    </w:p>
    <w:p w14:paraId="10EC6501" w14:textId="2E2317E3" w:rsidR="00410CB4" w:rsidRPr="00655E9C" w:rsidRDefault="00410CB4" w:rsidP="009F55C4">
      <w:pPr>
        <w:numPr>
          <w:ilvl w:val="2"/>
          <w:numId w:val="1"/>
        </w:numPr>
        <w:tabs>
          <w:tab w:val="num" w:pos="567"/>
        </w:tabs>
        <w:ind w:left="567" w:hanging="567"/>
        <w:jc w:val="both"/>
        <w:outlineLvl w:val="0"/>
      </w:pPr>
      <w:r w:rsidRPr="00655E9C">
        <w:t xml:space="preserve">määratakse </w:t>
      </w:r>
      <w:r w:rsidR="00A652C3" w:rsidRPr="00655E9C">
        <w:t xml:space="preserve">raiel </w:t>
      </w:r>
      <w:r w:rsidRPr="00655E9C">
        <w:t>tasustamise aluseks olev hinna alus ehk tüvemahu päritolu</w:t>
      </w:r>
      <w:r w:rsidR="00DB4190" w:rsidRPr="00655E9C">
        <w:t>:</w:t>
      </w:r>
      <w:r w:rsidRPr="00655E9C">
        <w:t xml:space="preserve"> mõõtmisandmed</w:t>
      </w:r>
      <w:r w:rsidR="00DB4190" w:rsidRPr="00655E9C">
        <w:t xml:space="preserve"> või </w:t>
      </w:r>
      <w:r w:rsidR="00E703C9" w:rsidRPr="00655E9C">
        <w:t>raieobjektipõhi</w:t>
      </w:r>
      <w:r w:rsidR="00DB4190" w:rsidRPr="00655E9C">
        <w:t>ne hind</w:t>
      </w:r>
      <w:r w:rsidRPr="00655E9C">
        <w:t>;</w:t>
      </w:r>
    </w:p>
    <w:p w14:paraId="57EB9FF8" w14:textId="089DEE88" w:rsidR="00410CB4" w:rsidRPr="00655E9C" w:rsidRDefault="00410CB4" w:rsidP="009F55C4">
      <w:pPr>
        <w:numPr>
          <w:ilvl w:val="2"/>
          <w:numId w:val="1"/>
        </w:numPr>
        <w:tabs>
          <w:tab w:val="num" w:pos="567"/>
        </w:tabs>
        <w:ind w:left="567" w:hanging="567"/>
        <w:jc w:val="both"/>
        <w:outlineLvl w:val="0"/>
      </w:pPr>
      <w:r w:rsidRPr="00655E9C">
        <w:t>määratakse vahelaoplatsi asukoht, peakokkuveotee, kokkuveokaugus, vajadusel kokku</w:t>
      </w:r>
      <w:r w:rsidR="00326C75">
        <w:softHyphen/>
      </w:r>
      <w:r w:rsidRPr="00655E9C">
        <w:t>veo</w:t>
      </w:r>
      <w:r w:rsidR="00326C75">
        <w:softHyphen/>
      </w:r>
      <w:r w:rsidRPr="00655E9C">
        <w:t>teed</w:t>
      </w:r>
      <w:r w:rsidR="006318BB">
        <w:t>e</w:t>
      </w:r>
      <w:r w:rsidRPr="00655E9C">
        <w:t xml:space="preserve"> suund; </w:t>
      </w:r>
    </w:p>
    <w:p w14:paraId="0564C750" w14:textId="77777777" w:rsidR="00410CB4" w:rsidRPr="00655E9C" w:rsidRDefault="00410CB4" w:rsidP="009F55C4">
      <w:pPr>
        <w:numPr>
          <w:ilvl w:val="2"/>
          <w:numId w:val="1"/>
        </w:numPr>
        <w:tabs>
          <w:tab w:val="num" w:pos="567"/>
        </w:tabs>
        <w:ind w:left="567" w:hanging="567"/>
        <w:jc w:val="both"/>
        <w:outlineLvl w:val="0"/>
      </w:pPr>
      <w:r w:rsidRPr="00655E9C">
        <w:t>masina ja/või raiemeeste nimed;</w:t>
      </w:r>
    </w:p>
    <w:p w14:paraId="063EEFDA" w14:textId="77777777" w:rsidR="00A652C3" w:rsidRPr="00655E9C" w:rsidRDefault="00A652C3" w:rsidP="009F55C4">
      <w:pPr>
        <w:numPr>
          <w:ilvl w:val="2"/>
          <w:numId w:val="1"/>
        </w:numPr>
        <w:tabs>
          <w:tab w:val="num" w:pos="567"/>
        </w:tabs>
        <w:ind w:left="567" w:hanging="567"/>
        <w:jc w:val="both"/>
        <w:outlineLvl w:val="0"/>
      </w:pPr>
      <w:r w:rsidRPr="00655E9C">
        <w:t>seatakse raielangi piirid.</w:t>
      </w:r>
    </w:p>
    <w:p w14:paraId="378442FB" w14:textId="77777777" w:rsidR="00410CB4" w:rsidRPr="00655E9C" w:rsidRDefault="00410CB4" w:rsidP="009F55C4">
      <w:pPr>
        <w:numPr>
          <w:ilvl w:val="1"/>
          <w:numId w:val="1"/>
        </w:numPr>
        <w:tabs>
          <w:tab w:val="num" w:pos="567"/>
        </w:tabs>
        <w:ind w:left="567" w:hanging="567"/>
        <w:jc w:val="both"/>
        <w:outlineLvl w:val="0"/>
      </w:pPr>
      <w:r w:rsidRPr="00655E9C">
        <w:t>RMK poolseks tööde üleandmise akti koostaj</w:t>
      </w:r>
      <w:r w:rsidR="00D97624" w:rsidRPr="00655E9C">
        <w:t>aks on raielangi eest vastutav p</w:t>
      </w:r>
      <w:r w:rsidRPr="00655E9C">
        <w:t xml:space="preserve">raaker.  </w:t>
      </w:r>
    </w:p>
    <w:p w14:paraId="680A6748" w14:textId="77777777" w:rsidR="00410CB4" w:rsidRPr="00655E9C" w:rsidRDefault="00410CB4" w:rsidP="009F55C4">
      <w:pPr>
        <w:numPr>
          <w:ilvl w:val="1"/>
          <w:numId w:val="1"/>
        </w:numPr>
        <w:tabs>
          <w:tab w:val="num" w:pos="567"/>
        </w:tabs>
        <w:ind w:left="567" w:hanging="567"/>
        <w:jc w:val="both"/>
        <w:outlineLvl w:val="0"/>
      </w:pPr>
      <w:r w:rsidRPr="00655E9C">
        <w:t>Tööde üleandmise a</w:t>
      </w:r>
      <w:r w:rsidR="00D97624" w:rsidRPr="00655E9C">
        <w:t>kt saadetakse elektrooniliselt t</w:t>
      </w:r>
      <w:r w:rsidRPr="00655E9C">
        <w:t xml:space="preserve">öövõtja poolt määratud töövõtja masinasse ja/või raiemeestele. </w:t>
      </w:r>
    </w:p>
    <w:p w14:paraId="722915A9" w14:textId="77777777" w:rsidR="00410CB4" w:rsidRPr="00655E9C" w:rsidRDefault="00410CB4" w:rsidP="009F55C4">
      <w:pPr>
        <w:numPr>
          <w:ilvl w:val="1"/>
          <w:numId w:val="1"/>
        </w:numPr>
        <w:tabs>
          <w:tab w:val="num" w:pos="567"/>
          <w:tab w:val="num" w:pos="720"/>
        </w:tabs>
        <w:ind w:left="567" w:hanging="567"/>
        <w:jc w:val="both"/>
        <w:outlineLvl w:val="0"/>
      </w:pPr>
      <w:r w:rsidRPr="00655E9C">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5C736F9C" w14:textId="39B1B043" w:rsidR="00410CB4" w:rsidRPr="00655E9C" w:rsidRDefault="00410CB4" w:rsidP="009F55C4">
      <w:pPr>
        <w:numPr>
          <w:ilvl w:val="1"/>
          <w:numId w:val="1"/>
        </w:numPr>
        <w:tabs>
          <w:tab w:val="num" w:pos="567"/>
        </w:tabs>
        <w:ind w:left="567" w:hanging="567"/>
        <w:jc w:val="both"/>
        <w:outlineLvl w:val="0"/>
      </w:pPr>
      <w:r w:rsidRPr="00655E9C">
        <w:t xml:space="preserve">Tellija koostab tööde vastuvõtmise akti peale </w:t>
      </w:r>
      <w:r w:rsidR="00D97624" w:rsidRPr="00655E9C">
        <w:t>tööde lõpetamist raielangil ja p</w:t>
      </w:r>
      <w:r w:rsidRPr="00655E9C">
        <w:t>uidu koguse hindamist hi</w:t>
      </w:r>
      <w:r w:rsidR="00D97624" w:rsidRPr="00655E9C">
        <w:t>ljemalt järgneva kuu viiendaks p</w:t>
      </w:r>
      <w:r w:rsidRPr="00655E9C">
        <w:t>äevaks.</w:t>
      </w:r>
    </w:p>
    <w:p w14:paraId="01BD55A6" w14:textId="6CB146B2" w:rsidR="00572102" w:rsidRPr="00655E9C" w:rsidRDefault="00572102" w:rsidP="00943D6A">
      <w:pPr>
        <w:numPr>
          <w:ilvl w:val="1"/>
          <w:numId w:val="1"/>
        </w:numPr>
        <w:tabs>
          <w:tab w:val="clear" w:pos="846"/>
          <w:tab w:val="num" w:pos="567"/>
        </w:tabs>
        <w:ind w:left="567" w:hanging="567"/>
        <w:jc w:val="both"/>
        <w:outlineLvl w:val="0"/>
      </w:pPr>
      <w:r w:rsidRPr="00655E9C">
        <w:t xml:space="preserve">Raidmete ja laasimata tüveste </w:t>
      </w:r>
      <w:r w:rsidR="00D655FC">
        <w:t xml:space="preserve">hakkimise toimumise </w:t>
      </w:r>
      <w:r w:rsidR="00BC3041">
        <w:t xml:space="preserve">korral </w:t>
      </w:r>
      <w:r w:rsidR="00BC3041" w:rsidRPr="0095351C">
        <w:t>2</w:t>
      </w:r>
      <w:r w:rsidR="00B130C0">
        <w:t>3</w:t>
      </w:r>
      <w:r w:rsidR="00BC3041" w:rsidRPr="0095351C">
        <w:t xml:space="preserve"> kuu jooksul peale praakeri poolt koguse vahelaos hindamist </w:t>
      </w:r>
      <w:r w:rsidRPr="00655E9C">
        <w:t xml:space="preserve">koostab tellija tööde vastuvõtmise akti </w:t>
      </w:r>
      <w:r w:rsidR="00D655FC">
        <w:t>raidmete ja laasimata tüveste</w:t>
      </w:r>
      <w:r w:rsidR="00D655FC" w:rsidRPr="00655E9C">
        <w:t xml:space="preserve"> </w:t>
      </w:r>
      <w:r w:rsidRPr="00655E9C">
        <w:t xml:space="preserve">hakkimise järgselt </w:t>
      </w:r>
      <w:r w:rsidR="00D655FC" w:rsidRPr="00D655FC">
        <w:t xml:space="preserve">hakkimistulemuste alusel määratud raidmete ja laasimata tüveste täpsustatud koguse ja praakeri poolt vahelaos hinnatud koguse vahe </w:t>
      </w:r>
      <w:r w:rsidR="00D655FC">
        <w:t>kohta</w:t>
      </w:r>
      <w:r w:rsidR="00D655FC" w:rsidRPr="00655E9C">
        <w:t xml:space="preserve"> </w:t>
      </w:r>
      <w:r w:rsidR="00091548">
        <w:t>hakkimise toimumisele järgneva kuu viiendaks päevaks</w:t>
      </w:r>
      <w:r w:rsidR="00D8580B">
        <w:t>.</w:t>
      </w:r>
    </w:p>
    <w:p w14:paraId="538DADF4" w14:textId="77777777" w:rsidR="00410CB4" w:rsidRPr="00655E9C" w:rsidRDefault="00410CB4" w:rsidP="009F55C4">
      <w:pPr>
        <w:numPr>
          <w:ilvl w:val="1"/>
          <w:numId w:val="1"/>
        </w:numPr>
        <w:tabs>
          <w:tab w:val="num" w:pos="567"/>
        </w:tabs>
        <w:ind w:left="567" w:hanging="567"/>
        <w:jc w:val="both"/>
        <w:outlineLvl w:val="0"/>
      </w:pPr>
      <w:r w:rsidRPr="00655E9C">
        <w:t>Tööde vastuvõtmise aktil näidatud töömahu alus</w:t>
      </w:r>
      <w:r w:rsidR="00D97624" w:rsidRPr="00655E9C">
        <w:t>eks on tegelikult teostatud ja t</w:t>
      </w:r>
      <w:r w:rsidRPr="00655E9C">
        <w:t>ellija poolt vastuvõetud maht.</w:t>
      </w:r>
    </w:p>
    <w:p w14:paraId="7D575443" w14:textId="77777777" w:rsidR="00410CB4" w:rsidRPr="00655E9C" w:rsidRDefault="00410CB4" w:rsidP="009F55C4">
      <w:pPr>
        <w:numPr>
          <w:ilvl w:val="1"/>
          <w:numId w:val="1"/>
        </w:numPr>
        <w:tabs>
          <w:tab w:val="num" w:pos="567"/>
        </w:tabs>
        <w:ind w:left="567" w:hanging="567"/>
        <w:jc w:val="both"/>
        <w:outlineLvl w:val="0"/>
      </w:pPr>
      <w:r w:rsidRPr="00655E9C">
        <w:t>Tööde vastuvõtu akti lisas näidatakse hinnakujunemise parameetrid.</w:t>
      </w:r>
    </w:p>
    <w:p w14:paraId="1A487A64" w14:textId="77777777" w:rsidR="00410CB4" w:rsidRPr="00655E9C" w:rsidRDefault="00410CB4" w:rsidP="009F55C4">
      <w:pPr>
        <w:numPr>
          <w:ilvl w:val="1"/>
          <w:numId w:val="1"/>
        </w:numPr>
        <w:tabs>
          <w:tab w:val="num" w:pos="567"/>
        </w:tabs>
        <w:ind w:left="567" w:hanging="567"/>
        <w:jc w:val="both"/>
        <w:outlineLvl w:val="0"/>
      </w:pPr>
      <w:r w:rsidRPr="00655E9C">
        <w:t>Tööde vastuvõtmise aktil oleva</w:t>
      </w:r>
      <w:r w:rsidR="00D97624" w:rsidRPr="00655E9C">
        <w:t xml:space="preserve"> töömahuga nõustumist kinnitab t</w:t>
      </w:r>
      <w:r w:rsidRPr="00655E9C">
        <w:t>öövõtja arve esitamisega.</w:t>
      </w:r>
    </w:p>
    <w:p w14:paraId="698BFF1B" w14:textId="77777777" w:rsidR="00410CB4" w:rsidRPr="00655E9C" w:rsidRDefault="00410CB4" w:rsidP="009F55C4">
      <w:pPr>
        <w:numPr>
          <w:ilvl w:val="1"/>
          <w:numId w:val="1"/>
        </w:numPr>
        <w:tabs>
          <w:tab w:val="num" w:pos="567"/>
        </w:tabs>
        <w:ind w:left="567" w:hanging="567"/>
        <w:jc w:val="both"/>
        <w:outlineLvl w:val="0"/>
      </w:pPr>
      <w:r w:rsidRPr="00655E9C">
        <w:t>Puidu kogus aktil kirjeldatakse täpsusega kaks kohta peale koma (0,01 m</w:t>
      </w:r>
      <w:r w:rsidRPr="00655E9C">
        <w:rPr>
          <w:vertAlign w:val="superscript"/>
        </w:rPr>
        <w:t>3</w:t>
      </w:r>
      <w:r w:rsidRPr="00655E9C">
        <w:t xml:space="preserve">). </w:t>
      </w:r>
    </w:p>
    <w:p w14:paraId="3AC6922A" w14:textId="77777777" w:rsidR="00410CB4" w:rsidRPr="00655E9C" w:rsidRDefault="00410CB4" w:rsidP="009F55C4">
      <w:pPr>
        <w:numPr>
          <w:ilvl w:val="1"/>
          <w:numId w:val="1"/>
        </w:numPr>
        <w:tabs>
          <w:tab w:val="num" w:pos="567"/>
          <w:tab w:val="num" w:pos="720"/>
        </w:tabs>
        <w:ind w:left="720" w:hanging="720"/>
        <w:jc w:val="both"/>
        <w:outlineLvl w:val="0"/>
      </w:pPr>
      <w:r w:rsidRPr="00655E9C">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227D6099" w14:textId="77777777" w:rsidR="00410CB4" w:rsidRPr="00655E9C" w:rsidRDefault="00410CB4" w:rsidP="009F55C4">
      <w:pPr>
        <w:numPr>
          <w:ilvl w:val="1"/>
          <w:numId w:val="1"/>
        </w:numPr>
        <w:tabs>
          <w:tab w:val="num" w:pos="567"/>
          <w:tab w:val="num" w:pos="720"/>
        </w:tabs>
        <w:ind w:left="720" w:hanging="720"/>
        <w:jc w:val="both"/>
        <w:outlineLvl w:val="0"/>
      </w:pPr>
      <w:r w:rsidRPr="00655E9C">
        <w:t>T</w:t>
      </w:r>
      <w:r w:rsidR="00D97624" w:rsidRPr="00655E9C">
        <w:t>ellija tasub tehtud tööde eest t</w:t>
      </w:r>
      <w:r w:rsidRPr="00655E9C">
        <w:t xml:space="preserve">öövõtja poolt esitatud arve(te) alusel. </w:t>
      </w:r>
    </w:p>
    <w:p w14:paraId="3EEF8029" w14:textId="77777777" w:rsidR="000C33B3" w:rsidRPr="00655E9C" w:rsidRDefault="00410CB4" w:rsidP="009F55C4">
      <w:pPr>
        <w:numPr>
          <w:ilvl w:val="1"/>
          <w:numId w:val="1"/>
        </w:numPr>
        <w:tabs>
          <w:tab w:val="num" w:pos="567"/>
        </w:tabs>
        <w:ind w:left="567" w:hanging="567"/>
        <w:jc w:val="both"/>
        <w:outlineLvl w:val="0"/>
      </w:pPr>
      <w:r w:rsidRPr="00655E9C">
        <w:t>Arve esitamise aluseks on tööde vastuvõtmise akt.</w:t>
      </w:r>
    </w:p>
    <w:p w14:paraId="05146FAD" w14:textId="7F97D7B3" w:rsidR="00410CB4" w:rsidRPr="00655E9C" w:rsidRDefault="000C33B3" w:rsidP="009211C9">
      <w:pPr>
        <w:numPr>
          <w:ilvl w:val="1"/>
          <w:numId w:val="1"/>
        </w:numPr>
        <w:tabs>
          <w:tab w:val="num" w:pos="567"/>
        </w:tabs>
        <w:ind w:left="567" w:hanging="567"/>
        <w:jc w:val="both"/>
        <w:outlineLvl w:val="0"/>
      </w:pPr>
      <w:r w:rsidRPr="00655E9C">
        <w:lastRenderedPageBreak/>
        <w:t>Töövõtja esitab arve vaid elektrooniliselt. Arve esitamiseks tuleb kasutada elektrooniliste arvete esitamiseks mõeldud raamatupidamistarkvara või raa</w:t>
      </w:r>
      <w:r w:rsidR="009211C9" w:rsidRPr="00655E9C">
        <w:t>matupidamistarkvara E-</w:t>
      </w:r>
      <w:r w:rsidRPr="00655E9C">
        <w:t>arveldaja, mis asub ettevõtjaportaalis https://www.rik.ee/et/e-arveldaja.</w:t>
      </w:r>
      <w:r w:rsidR="00410CB4" w:rsidRPr="00655E9C">
        <w:t xml:space="preserve"> </w:t>
      </w:r>
    </w:p>
    <w:p w14:paraId="7C0CFDF6" w14:textId="77777777" w:rsidR="00C547F2" w:rsidRPr="00655E9C" w:rsidRDefault="00C547F2" w:rsidP="009F55C4">
      <w:pPr>
        <w:numPr>
          <w:ilvl w:val="1"/>
          <w:numId w:val="1"/>
        </w:numPr>
        <w:tabs>
          <w:tab w:val="num" w:pos="567"/>
        </w:tabs>
        <w:ind w:left="567" w:hanging="567"/>
        <w:jc w:val="both"/>
        <w:outlineLvl w:val="0"/>
      </w:pPr>
      <w:r w:rsidRPr="00655E9C">
        <w:t>A</w:t>
      </w:r>
      <w:r w:rsidR="00410CB4" w:rsidRPr="00655E9C">
        <w:t>rvel peab olema</w:t>
      </w:r>
      <w:r w:rsidRPr="00655E9C">
        <w:t>:</w:t>
      </w:r>
    </w:p>
    <w:p w14:paraId="1977B676" w14:textId="77777777" w:rsidR="00C547F2" w:rsidRPr="00655E9C" w:rsidRDefault="00410CB4" w:rsidP="009F55C4">
      <w:pPr>
        <w:numPr>
          <w:ilvl w:val="2"/>
          <w:numId w:val="1"/>
        </w:numPr>
        <w:tabs>
          <w:tab w:val="num" w:pos="567"/>
        </w:tabs>
        <w:ind w:left="567" w:hanging="567"/>
        <w:jc w:val="both"/>
        <w:outlineLvl w:val="0"/>
      </w:pPr>
      <w:r w:rsidRPr="00655E9C">
        <w:t>tööde vastuvõtmise akti number(id)</w:t>
      </w:r>
      <w:r w:rsidR="00C547F2" w:rsidRPr="00655E9C">
        <w:t>;</w:t>
      </w:r>
    </w:p>
    <w:p w14:paraId="209F9C85" w14:textId="77777777" w:rsidR="00C547F2" w:rsidRPr="00655E9C" w:rsidRDefault="00C547F2" w:rsidP="009F55C4">
      <w:pPr>
        <w:numPr>
          <w:ilvl w:val="2"/>
          <w:numId w:val="1"/>
        </w:numPr>
        <w:tabs>
          <w:tab w:val="num" w:pos="567"/>
        </w:tabs>
        <w:ind w:left="567" w:hanging="567"/>
        <w:jc w:val="both"/>
        <w:outlineLvl w:val="0"/>
      </w:pPr>
      <w:r w:rsidRPr="00655E9C">
        <w:t>tööde vastuvõtmise akti kuupäev(ad);</w:t>
      </w:r>
    </w:p>
    <w:p w14:paraId="26445104" w14:textId="77777777" w:rsidR="00C547F2" w:rsidRPr="00655E9C" w:rsidRDefault="00C547F2" w:rsidP="009F55C4">
      <w:pPr>
        <w:numPr>
          <w:ilvl w:val="2"/>
          <w:numId w:val="1"/>
        </w:numPr>
        <w:tabs>
          <w:tab w:val="num" w:pos="567"/>
        </w:tabs>
        <w:ind w:left="567" w:hanging="567"/>
        <w:jc w:val="both"/>
        <w:outlineLvl w:val="0"/>
      </w:pPr>
      <w:r w:rsidRPr="00655E9C">
        <w:t>summa kokku käibemaksuta ja käi</w:t>
      </w:r>
      <w:r w:rsidR="00731BB2" w:rsidRPr="00655E9C">
        <w:t>b</w:t>
      </w:r>
      <w:r w:rsidRPr="00655E9C">
        <w:t>emaksuga;</w:t>
      </w:r>
    </w:p>
    <w:p w14:paraId="25E4D0DC" w14:textId="77777777" w:rsidR="00410CB4" w:rsidRPr="00655E9C" w:rsidRDefault="00410CB4" w:rsidP="009F55C4">
      <w:pPr>
        <w:numPr>
          <w:ilvl w:val="2"/>
          <w:numId w:val="1"/>
        </w:numPr>
        <w:tabs>
          <w:tab w:val="num" w:pos="567"/>
        </w:tabs>
        <w:ind w:left="567" w:hanging="567"/>
        <w:jc w:val="both"/>
        <w:outlineLvl w:val="0"/>
      </w:pPr>
      <w:r w:rsidRPr="00655E9C">
        <w:t>vastu</w:t>
      </w:r>
      <w:r w:rsidR="00D97624" w:rsidRPr="00655E9C">
        <w:t>võtmise akti koostanud p</w:t>
      </w:r>
      <w:r w:rsidRPr="00655E9C">
        <w:t>raakeri nimi.</w:t>
      </w:r>
    </w:p>
    <w:p w14:paraId="562D498F" w14:textId="77777777" w:rsidR="00410CB4" w:rsidRPr="00655E9C" w:rsidRDefault="00410CB4" w:rsidP="009F55C4">
      <w:pPr>
        <w:numPr>
          <w:ilvl w:val="1"/>
          <w:numId w:val="1"/>
        </w:numPr>
        <w:tabs>
          <w:tab w:val="num" w:pos="567"/>
        </w:tabs>
        <w:ind w:left="567" w:hanging="567"/>
        <w:jc w:val="both"/>
        <w:outlineLvl w:val="0"/>
      </w:pPr>
      <w:r w:rsidRPr="00655E9C">
        <w:t>Tellija tasub arvel oleva summa arvel nä</w:t>
      </w:r>
      <w:r w:rsidR="00D97624" w:rsidRPr="00655E9C">
        <w:t>idatud pangakontole 10 (kümne) p</w:t>
      </w:r>
      <w:r w:rsidRPr="00655E9C">
        <w:t xml:space="preserve">äeva jooksul arve väljastamise kuupäevast. </w:t>
      </w:r>
    </w:p>
    <w:p w14:paraId="226BD149" w14:textId="4D87C23C" w:rsidR="00410CB4" w:rsidRPr="00655E9C" w:rsidRDefault="00410CB4" w:rsidP="009F55C4">
      <w:pPr>
        <w:numPr>
          <w:ilvl w:val="1"/>
          <w:numId w:val="1"/>
        </w:numPr>
        <w:tabs>
          <w:tab w:val="num" w:pos="567"/>
        </w:tabs>
        <w:ind w:left="567" w:hanging="567"/>
        <w:jc w:val="both"/>
        <w:outlineLvl w:val="0"/>
      </w:pPr>
      <w:r w:rsidRPr="00655E9C">
        <w:t xml:space="preserve">Töövõtja poolt kohustuste mittenõuetekohase täitmise korral (raidmete puhastamise nõude eiramine, </w:t>
      </w:r>
      <w:r w:rsidR="00D8580B">
        <w:t>virnade</w:t>
      </w:r>
      <w:r w:rsidR="00D8580B" w:rsidRPr="00655E9C">
        <w:t xml:space="preserve"> </w:t>
      </w:r>
      <w:r w:rsidR="00E3151D" w:rsidRPr="00655E9C">
        <w:t>mitte m</w:t>
      </w:r>
      <w:r w:rsidR="00D8580B">
        <w:t>arkeerimine</w:t>
      </w:r>
      <w:r w:rsidR="00E3151D" w:rsidRPr="00655E9C">
        <w:t xml:space="preserve">, </w:t>
      </w:r>
      <w:r w:rsidRPr="00655E9C">
        <w:t>raielangi või sihi pinnase</w:t>
      </w:r>
      <w:r w:rsidR="00D97624" w:rsidRPr="00655E9C">
        <w:t xml:space="preserve"> kahjustamine, järkamise vead, </w:t>
      </w:r>
      <w:r w:rsidR="00D8580B">
        <w:t xml:space="preserve"> </w:t>
      </w:r>
      <w:r w:rsidR="00D97624" w:rsidRPr="00655E9C">
        <w:t>p</w:t>
      </w:r>
      <w:r w:rsidRPr="00655E9C">
        <w:t>uid</w:t>
      </w:r>
      <w:r w:rsidR="00D97624" w:rsidRPr="00655E9C">
        <w:t>u kvaliteedi</w:t>
      </w:r>
      <w:r w:rsidR="00D8580B">
        <w:t>nõuetest mittekinnipidamine</w:t>
      </w:r>
      <w:r w:rsidR="00D97624" w:rsidRPr="00655E9C">
        <w:t xml:space="preserve"> jne) on t</w:t>
      </w:r>
      <w:r w:rsidRPr="00655E9C">
        <w:t>ellijal õigus alandada tööde eest tasumisele kuuluva</w:t>
      </w:r>
      <w:r w:rsidR="00D97624" w:rsidRPr="00655E9C">
        <w:t>t tasu. Tasu alandamine toimub v</w:t>
      </w:r>
      <w:r w:rsidRPr="00655E9C">
        <w:t>õlaõigusseaduse §</w:t>
      </w:r>
      <w:r w:rsidR="00DC6910" w:rsidRPr="00655E9C">
        <w:t>-s</w:t>
      </w:r>
      <w:r w:rsidRPr="00655E9C">
        <w:t xml:space="preserve"> 112 sätestatud korras.</w:t>
      </w:r>
    </w:p>
    <w:p w14:paraId="04A907FB" w14:textId="32D799E0" w:rsidR="0070107C" w:rsidRPr="00662B94" w:rsidRDefault="0070107C" w:rsidP="009F55C4">
      <w:pPr>
        <w:numPr>
          <w:ilvl w:val="1"/>
          <w:numId w:val="1"/>
        </w:numPr>
        <w:tabs>
          <w:tab w:val="num" w:pos="567"/>
        </w:tabs>
        <w:ind w:left="567" w:hanging="567"/>
        <w:jc w:val="both"/>
        <w:outlineLvl w:val="0"/>
      </w:pPr>
      <w:r w:rsidRPr="00655E9C">
        <w:rPr>
          <w:iCs/>
        </w:rPr>
        <w:t xml:space="preserve">Tellija tasub raidmete ja laasimata tüveste korral </w:t>
      </w:r>
      <w:r w:rsidR="00662B94">
        <w:rPr>
          <w:iCs/>
        </w:rPr>
        <w:t xml:space="preserve">alljärgnevalt: </w:t>
      </w:r>
    </w:p>
    <w:p w14:paraId="70277D74" w14:textId="7489B48B" w:rsidR="00662B94" w:rsidRDefault="00662B94" w:rsidP="00255204">
      <w:pPr>
        <w:numPr>
          <w:ilvl w:val="2"/>
          <w:numId w:val="1"/>
        </w:numPr>
        <w:jc w:val="both"/>
        <w:outlineLvl w:val="0"/>
      </w:pPr>
      <w:r>
        <w:t>e</w:t>
      </w:r>
      <w:r w:rsidRPr="0095351C">
        <w:t xml:space="preserve">sialgu tasutakse töövõtjale </w:t>
      </w:r>
      <w:r w:rsidR="00426320">
        <w:t xml:space="preserve">praakeri poolt </w:t>
      </w:r>
      <w:r w:rsidRPr="0095351C">
        <w:t>vahelaos hinnatud kogusest 80%</w:t>
      </w:r>
      <w:r w:rsidR="00D8580B">
        <w:t xml:space="preserve"> eest</w:t>
      </w:r>
      <w:r>
        <w:t xml:space="preserve">; </w:t>
      </w:r>
    </w:p>
    <w:p w14:paraId="2D753A9B" w14:textId="3E777550" w:rsidR="00662B94" w:rsidRDefault="00662B94" w:rsidP="00255204">
      <w:pPr>
        <w:numPr>
          <w:ilvl w:val="2"/>
          <w:numId w:val="1"/>
        </w:numPr>
        <w:jc w:val="both"/>
        <w:outlineLvl w:val="0"/>
      </w:pPr>
      <w:r>
        <w:t xml:space="preserve">juhul, kui </w:t>
      </w:r>
      <w:r w:rsidRPr="0095351C">
        <w:t>2</w:t>
      </w:r>
      <w:r w:rsidR="00B130C0">
        <w:t>3</w:t>
      </w:r>
      <w:r w:rsidRPr="0095351C">
        <w:t xml:space="preserve"> kuu jooksul peale praakeri poolt koguse vahelaos hindamist ei ole teostatud raidmete ja laasimata tüveste hakkimist</w:t>
      </w:r>
      <w:r>
        <w:t>, tasutakse</w:t>
      </w:r>
      <w:r w:rsidRPr="0095351C">
        <w:t xml:space="preserve"> </w:t>
      </w:r>
      <w:r>
        <w:t>töövõtjale ü</w:t>
      </w:r>
      <w:r w:rsidRPr="0095351C">
        <w:t xml:space="preserve">lejäänud 20 % </w:t>
      </w:r>
      <w:r>
        <w:t>koguse</w:t>
      </w:r>
      <w:r w:rsidR="00C15551">
        <w:t xml:space="preserve"> </w:t>
      </w:r>
      <w:r w:rsidR="00426320">
        <w:t xml:space="preserve">(seni veel tasumata koguse) </w:t>
      </w:r>
      <w:r w:rsidR="00C15551">
        <w:t>ee</w:t>
      </w:r>
      <w:r>
        <w:t xml:space="preserve">st </w:t>
      </w:r>
      <w:r w:rsidRPr="0095351C">
        <w:t xml:space="preserve">24 kuu </w:t>
      </w:r>
      <w:r w:rsidR="005C168D">
        <w:t>jooksul</w:t>
      </w:r>
      <w:r>
        <w:t xml:space="preserve"> </w:t>
      </w:r>
      <w:r w:rsidRPr="0095351C">
        <w:t>praakeri poolt koguse vahelaos hindamis</w:t>
      </w:r>
      <w:r>
        <w:t>es</w:t>
      </w:r>
      <w:r w:rsidRPr="0095351C">
        <w:t>t</w:t>
      </w:r>
      <w:r>
        <w:t>;</w:t>
      </w:r>
    </w:p>
    <w:p w14:paraId="2781E1FF" w14:textId="58C19422" w:rsidR="00662B94" w:rsidRDefault="00662B94" w:rsidP="00255204">
      <w:pPr>
        <w:numPr>
          <w:ilvl w:val="2"/>
          <w:numId w:val="1"/>
        </w:numPr>
        <w:jc w:val="both"/>
        <w:outlineLvl w:val="0"/>
      </w:pPr>
      <w:r>
        <w:t>j</w:t>
      </w:r>
      <w:r w:rsidRPr="0095351C">
        <w:t>uhul, kui 2</w:t>
      </w:r>
      <w:r w:rsidR="005C168D">
        <w:t>3</w:t>
      </w:r>
      <w:r w:rsidRPr="0095351C">
        <w:t xml:space="preserve"> kuu jooksul </w:t>
      </w:r>
      <w:r>
        <w:t xml:space="preserve">peale </w:t>
      </w:r>
      <w:r w:rsidRPr="0095351C">
        <w:t xml:space="preserve">praakeri poolt </w:t>
      </w:r>
      <w:r>
        <w:t xml:space="preserve">koguse </w:t>
      </w:r>
      <w:r w:rsidRPr="0095351C">
        <w:t>vahelaos hindamist on teostatud raidmete ja laa</w:t>
      </w:r>
      <w:r>
        <w:t>s</w:t>
      </w:r>
      <w:r w:rsidRPr="0095351C">
        <w:t xml:space="preserve">imata tüveste hakkimine, siis </w:t>
      </w:r>
      <w:r w:rsidR="000964E6">
        <w:t>raidmete ja laasimata tüveste</w:t>
      </w:r>
      <w:r w:rsidRPr="0095351C">
        <w:t xml:space="preserve"> hakkimise järgselt määratakse hakkimistulemuste alusel raidmete ja laasimata tüveste täpsu</w:t>
      </w:r>
      <w:r>
        <w:t>statud kogus ning</w:t>
      </w:r>
      <w:r w:rsidRPr="0095351C">
        <w:t xml:space="preserve"> Töövõtjale tasutakse hakkimistulemuste alusel määratud raidmete ja laasimata tüveste täpsustatud koguse ja </w:t>
      </w:r>
      <w:r w:rsidR="00426320">
        <w:t xml:space="preserve">punkti 9.7.1. alusel tasutud koguse </w:t>
      </w:r>
      <w:r w:rsidRPr="0095351C">
        <w:t xml:space="preserve">vahe </w:t>
      </w:r>
      <w:r w:rsidR="00426320">
        <w:t>(</w:t>
      </w:r>
      <w:r w:rsidRPr="0095351C">
        <w:t>seni veel tasumata koguse</w:t>
      </w:r>
      <w:r w:rsidR="00426320">
        <w:t>)</w:t>
      </w:r>
      <w:r w:rsidRPr="0095351C">
        <w:t xml:space="preserve"> </w:t>
      </w:r>
      <w:r w:rsidR="000964E6">
        <w:t>ning lepingu p 9.7.2. alusel tasustamist ei toimu</w:t>
      </w:r>
      <w:r w:rsidR="00746EBE">
        <w:t>;</w:t>
      </w:r>
      <w:r w:rsidRPr="0095351C">
        <w:t xml:space="preserve"> </w:t>
      </w:r>
    </w:p>
    <w:p w14:paraId="239F4A87" w14:textId="52F7FCF8" w:rsidR="00662B94" w:rsidRDefault="00746EBE" w:rsidP="00255204">
      <w:pPr>
        <w:numPr>
          <w:ilvl w:val="2"/>
          <w:numId w:val="1"/>
        </w:numPr>
        <w:jc w:val="both"/>
        <w:outlineLvl w:val="0"/>
      </w:pPr>
      <w:r>
        <w:t>j</w:t>
      </w:r>
      <w:r w:rsidR="00662B94" w:rsidRPr="0095351C">
        <w:t xml:space="preserve">uhul, kui hakkimistulemuste alusel määratud raidmete ja laasimata tüveste täpsustatud kogus on väiksem kui </w:t>
      </w:r>
      <w:r>
        <w:t>punkti 9.7.1. alusel tasutud kogus</w:t>
      </w:r>
      <w:r w:rsidR="00662B94" w:rsidRPr="0095351C">
        <w:t>, siis töövõtjalt</w:t>
      </w:r>
      <w:r w:rsidR="00662B94">
        <w:t xml:space="preserve"> talle juba makstud</w:t>
      </w:r>
      <w:r w:rsidR="00662B94" w:rsidRPr="0095351C">
        <w:t xml:space="preserve"> tasu tagasi ei nõuta</w:t>
      </w:r>
      <w:r w:rsidR="00662B94">
        <w:t>;</w:t>
      </w:r>
    </w:p>
    <w:p w14:paraId="21955705" w14:textId="0C267FF8" w:rsidR="00662B94" w:rsidRPr="00655E9C" w:rsidRDefault="00746EBE" w:rsidP="00255204">
      <w:pPr>
        <w:numPr>
          <w:ilvl w:val="2"/>
          <w:numId w:val="1"/>
        </w:numPr>
        <w:jc w:val="both"/>
        <w:outlineLvl w:val="0"/>
      </w:pPr>
      <w:r>
        <w:t>j</w:t>
      </w:r>
      <w:r w:rsidR="00662B94">
        <w:t>uhul, kui hakkimine viiakse läbi peale 2</w:t>
      </w:r>
      <w:r w:rsidR="005C168D">
        <w:t>3</w:t>
      </w:r>
      <w:r w:rsidR="00662B94">
        <w:t xml:space="preserve"> kuu möödumist peale </w:t>
      </w:r>
      <w:r w:rsidR="00662B94" w:rsidRPr="0095351C">
        <w:t>praakeri poolt koguse vahelaos hindamist</w:t>
      </w:r>
      <w:r w:rsidR="005C168D">
        <w:t xml:space="preserve">, </w:t>
      </w:r>
      <w:r>
        <w:t xml:space="preserve">siis </w:t>
      </w:r>
      <w:r w:rsidR="00A80EE1">
        <w:t xml:space="preserve">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A6D7B6" w14:textId="77777777" w:rsidR="00410CB4" w:rsidRPr="00655E9C" w:rsidRDefault="00410CB4" w:rsidP="009F55C4">
      <w:pPr>
        <w:numPr>
          <w:ilvl w:val="1"/>
          <w:numId w:val="1"/>
        </w:numPr>
        <w:tabs>
          <w:tab w:val="num" w:pos="567"/>
        </w:tabs>
        <w:ind w:left="567" w:hanging="567"/>
        <w:jc w:val="both"/>
        <w:outlineLvl w:val="0"/>
      </w:pPr>
      <w:r w:rsidRPr="00655E9C">
        <w:t>määrata tööde tähtaeg iga tööliigi ja raielangi lõikes eraldi;</w:t>
      </w:r>
    </w:p>
    <w:p w14:paraId="15AE3FC1" w14:textId="77777777" w:rsidR="00410CB4" w:rsidRPr="00655E9C" w:rsidRDefault="00410CB4" w:rsidP="009F55C4">
      <w:pPr>
        <w:numPr>
          <w:ilvl w:val="1"/>
          <w:numId w:val="1"/>
        </w:numPr>
        <w:tabs>
          <w:tab w:val="num" w:pos="567"/>
        </w:tabs>
        <w:ind w:left="567" w:hanging="567"/>
        <w:jc w:val="both"/>
        <w:outlineLvl w:val="0"/>
      </w:pPr>
      <w:r w:rsidRPr="00655E9C">
        <w:t>määrata</w:t>
      </w:r>
      <w:r w:rsidR="00190EA9" w:rsidRPr="00655E9C">
        <w:t xml:space="preserve"> tööde tingimused ja asukoht;</w:t>
      </w:r>
    </w:p>
    <w:p w14:paraId="58D09266" w14:textId="77777777" w:rsidR="00410CB4" w:rsidRPr="00655E9C" w:rsidRDefault="00D97624" w:rsidP="009F55C4">
      <w:pPr>
        <w:numPr>
          <w:ilvl w:val="1"/>
          <w:numId w:val="1"/>
        </w:numPr>
        <w:tabs>
          <w:tab w:val="num" w:pos="567"/>
        </w:tabs>
        <w:ind w:left="567" w:hanging="567"/>
        <w:jc w:val="both"/>
        <w:outlineLvl w:val="0"/>
      </w:pPr>
      <w:r w:rsidRPr="00655E9C">
        <w:t>kontrollida t</w:t>
      </w:r>
      <w:r w:rsidR="00410CB4" w:rsidRPr="00655E9C">
        <w:t>öövõtja tööde tähtaegsust ja kvaliteeti ning anda korraldusi esinevate rikkumiste kõrvaldamiseks;</w:t>
      </w:r>
    </w:p>
    <w:p w14:paraId="47A6D75D" w14:textId="3ACD8ABA" w:rsidR="00410CB4" w:rsidRDefault="00D97624" w:rsidP="009F55C4">
      <w:pPr>
        <w:numPr>
          <w:ilvl w:val="1"/>
          <w:numId w:val="1"/>
        </w:numPr>
        <w:tabs>
          <w:tab w:val="num" w:pos="567"/>
        </w:tabs>
        <w:ind w:left="567" w:hanging="567"/>
        <w:jc w:val="both"/>
        <w:outlineLvl w:val="0"/>
      </w:pPr>
      <w:r w:rsidRPr="00655E9C">
        <w:t>kontrollida t</w:t>
      </w:r>
      <w:r w:rsidR="00410CB4" w:rsidRPr="00655E9C">
        <w:t>öövõtja tehnika vastavust RMK keskkonnanõuetele;</w:t>
      </w:r>
    </w:p>
    <w:p w14:paraId="7A4FC72D" w14:textId="1D800BE5" w:rsidR="00202F3F" w:rsidRPr="00655E9C" w:rsidRDefault="00202F3F" w:rsidP="009F55C4">
      <w:pPr>
        <w:numPr>
          <w:ilvl w:val="1"/>
          <w:numId w:val="1"/>
        </w:numPr>
        <w:tabs>
          <w:tab w:val="num" w:pos="567"/>
        </w:tabs>
        <w:ind w:left="567" w:hanging="567"/>
        <w:jc w:val="both"/>
        <w:outlineLvl w:val="0"/>
      </w:pPr>
      <w:r>
        <w:t xml:space="preserve">kontrollida töövõtja </w:t>
      </w:r>
      <w:r w:rsidR="00730F63">
        <w:t>isikukaitse</w:t>
      </w:r>
      <w:r w:rsidR="00CF28B6">
        <w:t xml:space="preserve">vahendite vastavust </w:t>
      </w:r>
      <w:r w:rsidR="00BB06E7" w:rsidRPr="002D6CAB">
        <w:t xml:space="preserve">RMK isikukaitsevahendite </w:t>
      </w:r>
      <w:r w:rsidR="00BD5AD5">
        <w:t>nõuetele</w:t>
      </w:r>
      <w:r w:rsidR="00D8580B">
        <w:t>;</w:t>
      </w:r>
    </w:p>
    <w:p w14:paraId="66A0DB55" w14:textId="77777777" w:rsidR="00410CB4" w:rsidRPr="00655E9C" w:rsidRDefault="00D97624" w:rsidP="009F55C4">
      <w:pPr>
        <w:numPr>
          <w:ilvl w:val="1"/>
          <w:numId w:val="1"/>
        </w:numPr>
        <w:tabs>
          <w:tab w:val="num" w:pos="567"/>
        </w:tabs>
        <w:ind w:left="567" w:hanging="567"/>
        <w:jc w:val="both"/>
        <w:outlineLvl w:val="0"/>
      </w:pPr>
      <w:r w:rsidRPr="00655E9C">
        <w:rPr>
          <w:noProof/>
        </w:rPr>
        <w:t>hinnata raiutud ja kokkuveetud p</w:t>
      </w:r>
      <w:r w:rsidR="00410CB4" w:rsidRPr="00655E9C">
        <w:rPr>
          <w:noProof/>
        </w:rPr>
        <w:t>uidu kogust;</w:t>
      </w:r>
    </w:p>
    <w:p w14:paraId="440B2FD5" w14:textId="2A2D5F77" w:rsidR="00410CB4" w:rsidRPr="00655E9C" w:rsidRDefault="00D97624" w:rsidP="009F55C4">
      <w:pPr>
        <w:numPr>
          <w:ilvl w:val="1"/>
          <w:numId w:val="1"/>
        </w:numPr>
        <w:tabs>
          <w:tab w:val="num" w:pos="567"/>
        </w:tabs>
        <w:ind w:left="567" w:hanging="567"/>
        <w:jc w:val="both"/>
        <w:outlineLvl w:val="0"/>
      </w:pPr>
      <w:r w:rsidRPr="00655E9C">
        <w:t>enne kokkuveo lõpetamist p</w:t>
      </w:r>
      <w:r w:rsidR="00410CB4" w:rsidRPr="00655E9C">
        <w:t xml:space="preserve">uitu </w:t>
      </w:r>
      <w:r w:rsidR="00E91B66">
        <w:t>vahelaoplatsilt</w:t>
      </w:r>
      <w:r w:rsidR="00D8580B">
        <w:t xml:space="preserve"> </w:t>
      </w:r>
      <w:r w:rsidR="00410CB4" w:rsidRPr="00655E9C">
        <w:t>välja vedada;</w:t>
      </w:r>
    </w:p>
    <w:p w14:paraId="7B6CB4BA" w14:textId="1A5DC71B" w:rsidR="00410CB4" w:rsidRPr="00655E9C" w:rsidRDefault="00D97624" w:rsidP="009F55C4">
      <w:pPr>
        <w:numPr>
          <w:ilvl w:val="1"/>
          <w:numId w:val="1"/>
        </w:numPr>
        <w:tabs>
          <w:tab w:val="num" w:pos="567"/>
        </w:tabs>
        <w:ind w:left="567" w:hanging="567"/>
        <w:jc w:val="both"/>
        <w:outlineLvl w:val="0"/>
      </w:pPr>
      <w:r w:rsidRPr="00655E9C">
        <w:rPr>
          <w:noProof/>
        </w:rPr>
        <w:t>peatada tööd raielangil</w:t>
      </w:r>
      <w:r w:rsidR="00190EA9" w:rsidRPr="00655E9C">
        <w:rPr>
          <w:noProof/>
        </w:rPr>
        <w:t>,</w:t>
      </w:r>
      <w:r w:rsidRPr="00655E9C">
        <w:rPr>
          <w:noProof/>
        </w:rPr>
        <w:t xml:space="preserve"> kui t</w:t>
      </w:r>
      <w:r w:rsidR="00410CB4" w:rsidRPr="00655E9C">
        <w:rPr>
          <w:noProof/>
        </w:rPr>
        <w:t>öövõtja e</w:t>
      </w:r>
      <w:r w:rsidRPr="00655E9C">
        <w:rPr>
          <w:noProof/>
        </w:rPr>
        <w:t>i pea kinni õigusaktidest ning t</w:t>
      </w:r>
      <w:r w:rsidR="00410CB4" w:rsidRPr="00655E9C">
        <w:rPr>
          <w:noProof/>
        </w:rPr>
        <w:t>ellija poolt kehtestatud keskkonna</w:t>
      </w:r>
      <w:r w:rsidR="00135E0A">
        <w:rPr>
          <w:noProof/>
        </w:rPr>
        <w:t xml:space="preserve">- ja isikukatsevahendite </w:t>
      </w:r>
      <w:r w:rsidR="00410CB4" w:rsidRPr="00655E9C">
        <w:rPr>
          <w:noProof/>
        </w:rPr>
        <w:t>nõuetest, kuni rikkumiste kõrvaldamiseni</w:t>
      </w:r>
      <w:r w:rsidR="00410CB4" w:rsidRPr="00655E9C">
        <w:t>;</w:t>
      </w:r>
    </w:p>
    <w:p w14:paraId="145E48B9" w14:textId="77777777" w:rsidR="00952223" w:rsidRPr="00481F2A" w:rsidRDefault="00952223" w:rsidP="009F55C4">
      <w:pPr>
        <w:numPr>
          <w:ilvl w:val="1"/>
          <w:numId w:val="1"/>
        </w:numPr>
        <w:tabs>
          <w:tab w:val="num" w:pos="567"/>
        </w:tabs>
        <w:ind w:left="567" w:hanging="567"/>
        <w:jc w:val="both"/>
        <w:outlineLvl w:val="0"/>
      </w:pPr>
      <w:r w:rsidRPr="00481F2A">
        <w:t>peatada</w:t>
      </w:r>
      <w:r w:rsidR="00D97624" w:rsidRPr="00481F2A">
        <w:t xml:space="preserve"> raietööd, kui metsalaoseis on t</w:t>
      </w:r>
      <w:r w:rsidRPr="00481F2A">
        <w:t xml:space="preserve">ellija hinnangul liiga suur; </w:t>
      </w:r>
    </w:p>
    <w:p w14:paraId="00188C25" w14:textId="77777777" w:rsidR="001F1017" w:rsidRPr="00655E9C" w:rsidRDefault="00D97624" w:rsidP="00710712">
      <w:pPr>
        <w:numPr>
          <w:ilvl w:val="1"/>
          <w:numId w:val="1"/>
        </w:numPr>
        <w:ind w:left="851" w:hanging="851"/>
        <w:jc w:val="both"/>
        <w:outlineLvl w:val="0"/>
      </w:pPr>
      <w:r w:rsidRPr="00655E9C">
        <w:t>tellida t</w:t>
      </w:r>
      <w:r w:rsidR="001F1017" w:rsidRPr="00655E9C">
        <w:t xml:space="preserve">öövõtjale tööks antud raielangilt puidu kokkuvedu teiselt töövõtjalt või teostada seda ise; </w:t>
      </w:r>
    </w:p>
    <w:p w14:paraId="48C51DFD" w14:textId="77777777" w:rsidR="00410CB4" w:rsidRPr="00655E9C" w:rsidRDefault="00D97624" w:rsidP="009F55C4">
      <w:pPr>
        <w:numPr>
          <w:ilvl w:val="1"/>
          <w:numId w:val="1"/>
        </w:numPr>
        <w:tabs>
          <w:tab w:val="num" w:pos="567"/>
        </w:tabs>
        <w:ind w:left="567" w:hanging="567"/>
        <w:jc w:val="both"/>
        <w:outlineLvl w:val="0"/>
      </w:pPr>
      <w:r w:rsidRPr="00655E9C">
        <w:lastRenderedPageBreak/>
        <w:t>kontrollida t</w:t>
      </w:r>
      <w:r w:rsidR="00410CB4" w:rsidRPr="00655E9C">
        <w:t>öövõtja poolt esitatud pangagarantii kehtivust enne tööde algust ja ka hiljem ning juhul, kui on nõutud pangagarantii olemasolu, mitte lubada töötamist, kui pangagarantii puudub või ei kehti;</w:t>
      </w:r>
    </w:p>
    <w:p w14:paraId="1A12FA70" w14:textId="61E03A58" w:rsidR="00FC62DB" w:rsidRPr="00655E9C" w:rsidRDefault="00FC62DB" w:rsidP="00710712">
      <w:pPr>
        <w:pStyle w:val="Loendilik"/>
        <w:numPr>
          <w:ilvl w:val="1"/>
          <w:numId w:val="1"/>
        </w:numPr>
        <w:ind w:hanging="846"/>
      </w:pPr>
      <w:r w:rsidRPr="00FC62DB">
        <w:t>muuta ühepoolselt riistvarale esitatavaid nõudeid etteteatamise ajaga vähemalt 6 kuud ja tarkvarale esitatavaid nõudeid etteteatamise ajaga vähemalt 1 nädal</w:t>
      </w:r>
      <w:r w:rsidR="00E91B66">
        <w:t>;</w:t>
      </w:r>
      <w:r w:rsidRPr="00FC62DB">
        <w:t xml:space="preserve"> </w:t>
      </w:r>
    </w:p>
    <w:p w14:paraId="62F630C7" w14:textId="56E278AF" w:rsidR="00A52E46" w:rsidRPr="00655E9C" w:rsidRDefault="005C19D3" w:rsidP="0070107C">
      <w:pPr>
        <w:numPr>
          <w:ilvl w:val="1"/>
          <w:numId w:val="1"/>
        </w:numPr>
        <w:tabs>
          <w:tab w:val="num" w:pos="567"/>
        </w:tabs>
        <w:ind w:left="567" w:hanging="567"/>
        <w:jc w:val="both"/>
        <w:outlineLvl w:val="0"/>
      </w:pPr>
      <w:r w:rsidRPr="00655E9C">
        <w:t xml:space="preserve">nõuda </w:t>
      </w:r>
      <w:r w:rsidR="00AE7001">
        <w:t>vajadusel</w:t>
      </w:r>
      <w:r w:rsidR="00AE7001" w:rsidRPr="00655E9C">
        <w:t xml:space="preserve"> </w:t>
      </w:r>
      <w:r w:rsidR="005140DD" w:rsidRPr="00655E9C">
        <w:t>kõikidel ratastel</w:t>
      </w:r>
      <w:r w:rsidR="00490819">
        <w:t>,</w:t>
      </w:r>
      <w:r w:rsidR="005140DD" w:rsidRPr="00655E9C">
        <w:t xml:space="preserve"> </w:t>
      </w:r>
      <w:r w:rsidRPr="00655E9C">
        <w:t xml:space="preserve">raiel </w:t>
      </w:r>
      <w:r w:rsidR="00BA0E52">
        <w:t xml:space="preserve">ja kokkuveol </w:t>
      </w:r>
      <w:r w:rsidRPr="00655E9C">
        <w:t>märgadel ja tundlikel muldadel</w:t>
      </w:r>
      <w:r w:rsidR="00490819">
        <w:t>,</w:t>
      </w:r>
      <w:r w:rsidRPr="00655E9C">
        <w:t xml:space="preserve"> pinnasesõbralike </w:t>
      </w:r>
      <w:r w:rsidR="00AE7001">
        <w:t xml:space="preserve">kandvate </w:t>
      </w:r>
      <w:r w:rsidRPr="00655E9C">
        <w:t>roomikute</w:t>
      </w:r>
      <w:r w:rsidR="008F7703" w:rsidRPr="008F7703">
        <w:t xml:space="preserve"> </w:t>
      </w:r>
      <w:r w:rsidR="00532F3D">
        <w:t xml:space="preserve">kasutamist laiusega </w:t>
      </w:r>
      <w:r w:rsidR="008F7703" w:rsidRPr="008F7703">
        <w:t>vähemalt 1100 mm</w:t>
      </w:r>
      <w:r w:rsidRPr="00655E9C">
        <w:t xml:space="preserve"> kasutamist (nt </w:t>
      </w:r>
      <w:r w:rsidR="00626D0B" w:rsidRPr="00655E9C">
        <w:t xml:space="preserve"> </w:t>
      </w:r>
      <w:r w:rsidRPr="00655E9C">
        <w:t>ECO-Baltic, ECO-Magnum või analoogseid);</w:t>
      </w:r>
      <w:r w:rsidR="00A52E46" w:rsidRPr="00655E9C">
        <w:t xml:space="preserve"> </w:t>
      </w:r>
    </w:p>
    <w:p w14:paraId="19BA3C6E" w14:textId="77777777" w:rsidR="00A52E46" w:rsidRPr="00655E9C" w:rsidRDefault="00A52E46" w:rsidP="009F55C4">
      <w:pPr>
        <w:numPr>
          <w:ilvl w:val="1"/>
          <w:numId w:val="1"/>
        </w:numPr>
        <w:tabs>
          <w:tab w:val="num" w:pos="567"/>
        </w:tabs>
        <w:ind w:left="720" w:hanging="720"/>
        <w:jc w:val="both"/>
        <w:outlineLvl w:val="0"/>
      </w:pPr>
      <w:bookmarkStart w:id="4" w:name="_Hlk98929255"/>
      <w:r w:rsidRPr="00655E9C">
        <w:t>nõuda kokkuveol väiksemate koormate</w:t>
      </w:r>
      <w:r w:rsidR="00186205" w:rsidRPr="00655E9C">
        <w:t>ga kokkuvedu</w:t>
      </w:r>
      <w:bookmarkEnd w:id="4"/>
      <w:r w:rsidRPr="00655E9C">
        <w:t xml:space="preserve">; </w:t>
      </w:r>
    </w:p>
    <w:p w14:paraId="18ACFE49" w14:textId="42387D73" w:rsidR="00410CB4" w:rsidRPr="00655E9C" w:rsidRDefault="00410CB4" w:rsidP="009F55C4">
      <w:pPr>
        <w:numPr>
          <w:ilvl w:val="1"/>
          <w:numId w:val="1"/>
        </w:numPr>
        <w:tabs>
          <w:tab w:val="num" w:pos="567"/>
        </w:tabs>
        <w:ind w:left="720" w:hanging="720"/>
        <w:jc w:val="both"/>
        <w:outlineLvl w:val="0"/>
        <w:rPr>
          <w:noProof/>
        </w:rPr>
      </w:pPr>
      <w:r w:rsidRPr="00655E9C">
        <w:rPr>
          <w:noProof/>
        </w:rPr>
        <w:t>peatada tööd perioodiks, ku</w:t>
      </w:r>
      <w:r w:rsidR="0022247E">
        <w:rPr>
          <w:noProof/>
        </w:rPr>
        <w:t>s</w:t>
      </w:r>
      <w:r w:rsidRPr="00655E9C">
        <w:rPr>
          <w:noProof/>
        </w:rPr>
        <w:t xml:space="preserve"> looduslikud tingimused (teede lagunemine, suur tuleoht, liigniiskus metsas</w:t>
      </w:r>
      <w:r w:rsidR="007415AF">
        <w:rPr>
          <w:noProof/>
        </w:rPr>
        <w:t xml:space="preserve">, </w:t>
      </w:r>
      <w:r w:rsidR="007415AF" w:rsidRPr="00926AB6">
        <w:rPr>
          <w:noProof/>
        </w:rPr>
        <w:t>loodusväärtust</w:t>
      </w:r>
      <w:r w:rsidR="00585F1C" w:rsidRPr="00926AB6">
        <w:rPr>
          <w:noProof/>
        </w:rPr>
        <w:t>e kaitseks kehtestatud piirangud</w:t>
      </w:r>
      <w:r w:rsidRPr="00926AB6">
        <w:rPr>
          <w:noProof/>
        </w:rPr>
        <w:t xml:space="preserve"> </w:t>
      </w:r>
      <w:r w:rsidRPr="00655E9C">
        <w:rPr>
          <w:noProof/>
        </w:rPr>
        <w:t>jms) ei võimalda raielangile pääsu või töötamist. Tööde peatam</w:t>
      </w:r>
      <w:r w:rsidR="00D97624" w:rsidRPr="00655E9C">
        <w:rPr>
          <w:noProof/>
        </w:rPr>
        <w:t>iseks ja jätkamiseks väljastab tellija teate t</w:t>
      </w:r>
      <w:r w:rsidRPr="00655E9C">
        <w:rPr>
          <w:noProof/>
        </w:rPr>
        <w:t>öövõtjale e-posti teel, kusjuures teade loetakse kättesaaduks 1 (ü</w:t>
      </w:r>
      <w:r w:rsidR="00D97624" w:rsidRPr="00655E9C">
        <w:rPr>
          <w:noProof/>
        </w:rPr>
        <w:t>he) p</w:t>
      </w:r>
      <w:r w:rsidR="00A6458F" w:rsidRPr="00655E9C">
        <w:rPr>
          <w:noProof/>
        </w:rPr>
        <w:t>äeva möödumisel saatmisest;</w:t>
      </w:r>
    </w:p>
    <w:p w14:paraId="3FA40472" w14:textId="77777777" w:rsidR="00A6458F" w:rsidRPr="00655E9C" w:rsidRDefault="00A6458F" w:rsidP="009F55C4">
      <w:pPr>
        <w:numPr>
          <w:ilvl w:val="1"/>
          <w:numId w:val="1"/>
        </w:numPr>
        <w:tabs>
          <w:tab w:val="num" w:pos="567"/>
        </w:tabs>
        <w:ind w:left="720" w:hanging="720"/>
        <w:jc w:val="both"/>
        <w:outlineLvl w:val="0"/>
      </w:pPr>
      <w:r w:rsidRPr="00655E9C">
        <w:t>t</w:t>
      </w:r>
      <w:r w:rsidR="00D97624" w:rsidRPr="00655E9C">
        <w:t>aotleda Maksu- ja Tolliametilt t</w:t>
      </w:r>
      <w:r w:rsidRPr="00655E9C">
        <w:t>öövõtja maksusaladusena käsitletava teavet. Lepingu sõl</w:t>
      </w:r>
      <w:r w:rsidR="00D97624" w:rsidRPr="00655E9C">
        <w:t>mimisega annab t</w:t>
      </w:r>
      <w:r w:rsidRPr="00655E9C">
        <w:t>öövõtja nõusol</w:t>
      </w:r>
      <w:r w:rsidR="00D97624" w:rsidRPr="00655E9C">
        <w:t>eku Maksu- ja Tolliameti poolt t</w:t>
      </w:r>
      <w:r w:rsidRPr="00655E9C">
        <w:t>ellijale eelnimetatud teabe esitamiseks;</w:t>
      </w:r>
    </w:p>
    <w:p w14:paraId="124B5FA9" w14:textId="77777777" w:rsidR="00BA4A10" w:rsidRPr="00655E9C" w:rsidRDefault="00D97624" w:rsidP="00A6458F">
      <w:pPr>
        <w:numPr>
          <w:ilvl w:val="1"/>
          <w:numId w:val="1"/>
        </w:numPr>
        <w:tabs>
          <w:tab w:val="num" w:pos="720"/>
        </w:tabs>
        <w:ind w:left="720" w:hanging="720"/>
        <w:jc w:val="both"/>
        <w:outlineLvl w:val="0"/>
      </w:pPr>
      <w:r w:rsidRPr="00655E9C">
        <w:t>esitada Maksu- ja Tolliametile l</w:t>
      </w:r>
      <w:r w:rsidR="00A6458F" w:rsidRPr="00655E9C">
        <w:t>epingu täitmise kohta kõiki a</w:t>
      </w:r>
      <w:r w:rsidRPr="00655E9C">
        <w:t>ndmeid, mida maksuhaldur vajab t</w:t>
      </w:r>
      <w:r w:rsidR="00A6458F" w:rsidRPr="00655E9C">
        <w:t>öövõtja poolt makstavate maksude arvestamise ja tasumise õigsuse kontrollimis</w:t>
      </w:r>
      <w:r w:rsidRPr="00655E9C">
        <w:t>eks. Lepingu sõlmimisega annab töövõtja t</w:t>
      </w:r>
      <w:r w:rsidR="00A6458F" w:rsidRPr="00655E9C">
        <w:t>ellijale nõusoleku Maksu- ja Tolliametile eelnimetatud teabe esitamiseks</w:t>
      </w:r>
      <w:r w:rsidR="00BA4A10" w:rsidRPr="00655E9C">
        <w:t xml:space="preserve">; </w:t>
      </w:r>
    </w:p>
    <w:p w14:paraId="70A18C7D" w14:textId="0C31703C" w:rsidR="00A6458F" w:rsidRPr="00655E9C" w:rsidRDefault="00D97624" w:rsidP="00A6458F">
      <w:pPr>
        <w:numPr>
          <w:ilvl w:val="1"/>
          <w:numId w:val="1"/>
        </w:numPr>
        <w:tabs>
          <w:tab w:val="num" w:pos="720"/>
        </w:tabs>
        <w:ind w:left="720" w:hanging="720"/>
        <w:jc w:val="both"/>
        <w:outlineLvl w:val="0"/>
      </w:pPr>
      <w:r w:rsidRPr="00655E9C">
        <w:t>vaadata e-maksuameti kaudu t</w:t>
      </w:r>
      <w:r w:rsidR="00BA4A10" w:rsidRPr="00655E9C">
        <w:t>öövõtja poolt töötamise regist</w:t>
      </w:r>
      <w:r w:rsidRPr="00655E9C">
        <w:t>risse esitatud andmeid selleks t</w:t>
      </w:r>
      <w:r w:rsidR="00BA4A10" w:rsidRPr="00655E9C">
        <w:t>öövõtjalt saadud volituse alusel</w:t>
      </w:r>
      <w:r w:rsidR="0022247E">
        <w:t>;</w:t>
      </w:r>
    </w:p>
    <w:p w14:paraId="3BEF4E55" w14:textId="562B6299" w:rsidR="00D064CD" w:rsidRDefault="00512B60" w:rsidP="00A6458F">
      <w:pPr>
        <w:numPr>
          <w:ilvl w:val="1"/>
          <w:numId w:val="1"/>
        </w:numPr>
        <w:tabs>
          <w:tab w:val="num" w:pos="720"/>
        </w:tabs>
        <w:ind w:left="720" w:hanging="720"/>
        <w:jc w:val="both"/>
        <w:outlineLvl w:val="0"/>
      </w:pPr>
      <w:r w:rsidRPr="00D72329">
        <w:t>l</w:t>
      </w:r>
      <w:r w:rsidR="00D064CD" w:rsidRPr="00D72329">
        <w:t xml:space="preserve">ugeda töövõtja p </w:t>
      </w:r>
      <w:r w:rsidR="00D72329" w:rsidRPr="00D72329">
        <w:t>13.52</w:t>
      </w:r>
      <w:r w:rsidR="00863AE2" w:rsidRPr="00D72329">
        <w:t xml:space="preserve"> sätestatud kohustuste täitmata jätmisel ilma kohustuste täitmiseks täiendavat tähtaega andmata töövõtja mitte asunuks hankelepingut tellija määratud ajal täitma</w:t>
      </w:r>
      <w:r w:rsidR="003F6974" w:rsidRPr="00D72329">
        <w:t>,  jätkata</w:t>
      </w:r>
      <w:r w:rsidR="00863AE2" w:rsidRPr="00D72329">
        <w:t xml:space="preserve"> RHS § 119</w:t>
      </w:r>
      <w:r w:rsidR="003F6974" w:rsidRPr="00D72329">
        <w:t xml:space="preserve"> alusel hankemenetlusega ning nõuda kahju hüvitamist</w:t>
      </w:r>
      <w:r w:rsidR="00863AE2" w:rsidRPr="00D72329">
        <w:t xml:space="preserve">. </w:t>
      </w:r>
    </w:p>
    <w:p w14:paraId="00979D29" w14:textId="18DCA431"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749FBED" w14:textId="5FAB5DE6" w:rsidR="00410CB4" w:rsidRPr="00655E9C" w:rsidRDefault="00410CB4" w:rsidP="00824FAA">
      <w:pPr>
        <w:numPr>
          <w:ilvl w:val="1"/>
          <w:numId w:val="1"/>
        </w:numPr>
        <w:tabs>
          <w:tab w:val="num" w:pos="720"/>
        </w:tabs>
        <w:ind w:left="720" w:hanging="720"/>
        <w:jc w:val="both"/>
        <w:outlineLvl w:val="0"/>
      </w:pPr>
      <w:r w:rsidRPr="00655E9C">
        <w:t>taotleda töödeks vajalikud kooskõlastused (trasside ja teede haldaja</w:t>
      </w:r>
      <w:r w:rsidR="0022247E">
        <w:t>lt</w:t>
      </w:r>
      <w:r w:rsidRPr="00655E9C">
        <w:t>, naaberkinnistu omanik</w:t>
      </w:r>
      <w:r w:rsidR="0022247E">
        <w:t>ult</w:t>
      </w:r>
      <w:r w:rsidRPr="00655E9C">
        <w:t xml:space="preserve"> jt asjaomaste</w:t>
      </w:r>
      <w:r w:rsidR="0022247E">
        <w:t>lt</w:t>
      </w:r>
      <w:r w:rsidRPr="00655E9C">
        <w:t xml:space="preserve"> isikute</w:t>
      </w:r>
      <w:r w:rsidR="0022247E">
        <w:t>lt</w:t>
      </w:r>
      <w:r w:rsidRPr="00655E9C">
        <w:t xml:space="preserve">); </w:t>
      </w:r>
    </w:p>
    <w:p w14:paraId="7C527E06" w14:textId="0D0A8B1D" w:rsidR="00410CB4" w:rsidRDefault="00410CB4" w:rsidP="00824FAA">
      <w:pPr>
        <w:numPr>
          <w:ilvl w:val="1"/>
          <w:numId w:val="1"/>
        </w:numPr>
        <w:tabs>
          <w:tab w:val="num" w:pos="720"/>
        </w:tabs>
        <w:ind w:left="720" w:hanging="720"/>
        <w:jc w:val="both"/>
        <w:outlineLvl w:val="0"/>
      </w:pPr>
      <w:r w:rsidRPr="00655E9C">
        <w:t>märgistada nähtavalt raielangi piirid, mis</w:t>
      </w:r>
      <w:r w:rsidR="00C91D79">
        <w:t xml:space="preserve"> </w:t>
      </w:r>
      <w:r w:rsidR="00C91D79" w:rsidRPr="00C91D79">
        <w:t>külgne</w:t>
      </w:r>
      <w:r w:rsidR="00C91D79">
        <w:t>vad</w:t>
      </w:r>
      <w:r w:rsidR="00C91D79" w:rsidRPr="00C91D79">
        <w:t xml:space="preserve"> teiste kinnisasja omanike või looduskaitseliste piirangutega metsamaaga</w:t>
      </w:r>
      <w:r w:rsidR="00C91D79" w:rsidRPr="00C91D79" w:rsidDel="00C91D79">
        <w:t xml:space="preserve"> </w:t>
      </w:r>
      <w:r w:rsidRPr="00655E9C">
        <w:t xml:space="preserve"> juhul, kui </w:t>
      </w:r>
      <w:r w:rsidR="009A3471" w:rsidRPr="009A3471">
        <w:t>seal puuduvad selged looduslikud piirid, nt tee, siht, kraav, puistu koosseisu või vanuse oluline erinevus</w:t>
      </w:r>
      <w:r w:rsidR="00D97624" w:rsidRPr="00655E9C">
        <w:t>. Muudel tingimustel pole t</w:t>
      </w:r>
      <w:r w:rsidRPr="00655E9C">
        <w:t>ellijal kohustust piire märkida;</w:t>
      </w:r>
    </w:p>
    <w:p w14:paraId="4C846C91" w14:textId="0E927E72" w:rsidR="00772898" w:rsidRPr="00655E9C" w:rsidRDefault="00515D5B" w:rsidP="00D72329">
      <w:pPr>
        <w:numPr>
          <w:ilvl w:val="1"/>
          <w:numId w:val="1"/>
        </w:numPr>
        <w:tabs>
          <w:tab w:val="num" w:pos="720"/>
        </w:tabs>
        <w:ind w:left="720" w:hanging="720"/>
        <w:jc w:val="both"/>
        <w:outlineLvl w:val="0"/>
      </w:pPr>
      <w:r>
        <w:t xml:space="preserve">märgistada nähtavalt </w:t>
      </w:r>
      <w:r w:rsidR="0025610D">
        <w:t>r</w:t>
      </w:r>
      <w:r w:rsidR="0025610D" w:rsidRPr="0025610D">
        <w:t>aielangi mitteraiutav osa</w:t>
      </w:r>
      <w:r w:rsidR="00944DC3">
        <w:t xml:space="preserve">, </w:t>
      </w:r>
      <w:r w:rsidR="00944DC3" w:rsidRPr="00944DC3">
        <w:t>kui looduskaitseliste, muinsuskaitseliste või muude piirangute tõttu on seal raie keelatud või soovitakse mingil muul põhjusel raiet mitte teostada</w:t>
      </w:r>
      <w:r w:rsidR="00124B7B">
        <w:t>;</w:t>
      </w:r>
    </w:p>
    <w:p w14:paraId="03B99E99" w14:textId="74DF69E8" w:rsidR="00410CB4" w:rsidRPr="00655E9C" w:rsidRDefault="00D97624" w:rsidP="00824FAA">
      <w:pPr>
        <w:numPr>
          <w:ilvl w:val="1"/>
          <w:numId w:val="1"/>
        </w:numPr>
        <w:tabs>
          <w:tab w:val="num" w:pos="720"/>
        </w:tabs>
        <w:ind w:left="720" w:hanging="720"/>
        <w:jc w:val="both"/>
        <w:outlineLvl w:val="0"/>
      </w:pPr>
      <w:r w:rsidRPr="00655E9C">
        <w:t>saata t</w:t>
      </w:r>
      <w:r w:rsidR="00410CB4" w:rsidRPr="00655E9C">
        <w:t>öövõtjale enne tööde</w:t>
      </w:r>
      <w:r w:rsidR="00512B60" w:rsidRPr="00655E9C">
        <w:t>ga</w:t>
      </w:r>
      <w:r w:rsidR="00410CB4" w:rsidRPr="00655E9C">
        <w:t xml:space="preserve"> alustamist tööde üleandmise akt;</w:t>
      </w:r>
    </w:p>
    <w:p w14:paraId="03061526" w14:textId="77777777" w:rsidR="00410CB4" w:rsidRPr="00655E9C" w:rsidRDefault="00D97624" w:rsidP="00824FAA">
      <w:pPr>
        <w:numPr>
          <w:ilvl w:val="1"/>
          <w:numId w:val="1"/>
        </w:numPr>
        <w:tabs>
          <w:tab w:val="num" w:pos="720"/>
        </w:tabs>
        <w:ind w:left="720" w:hanging="720"/>
        <w:jc w:val="both"/>
        <w:outlineLvl w:val="0"/>
      </w:pPr>
      <w:r w:rsidRPr="00655E9C">
        <w:rPr>
          <w:noProof/>
        </w:rPr>
        <w:t>tutvustada töövõtja soovil t</w:t>
      </w:r>
      <w:r w:rsidR="00410CB4" w:rsidRPr="00655E9C">
        <w:rPr>
          <w:noProof/>
        </w:rPr>
        <w:t>öövõtjale raietööde hinna kujunemist (tüvemahu, kokkuveo</w:t>
      </w:r>
      <w:r w:rsidR="00410CB4" w:rsidRPr="00655E9C">
        <w:rPr>
          <w:noProof/>
        </w:rPr>
        <w:softHyphen/>
        <w:t xml:space="preserve">kauguse, hinnaraamistiku parandite määramist); </w:t>
      </w:r>
    </w:p>
    <w:p w14:paraId="1B6603CF" w14:textId="17699F4A" w:rsidR="00410CB4" w:rsidRPr="00655E9C" w:rsidRDefault="00410CB4" w:rsidP="00824FAA">
      <w:pPr>
        <w:numPr>
          <w:ilvl w:val="1"/>
          <w:numId w:val="1"/>
        </w:numPr>
        <w:tabs>
          <w:tab w:val="num" w:pos="720"/>
        </w:tabs>
        <w:ind w:left="720" w:hanging="720"/>
        <w:jc w:val="both"/>
        <w:outlineLvl w:val="0"/>
      </w:pPr>
      <w:r w:rsidRPr="00655E9C">
        <w:rPr>
          <w:bCs/>
        </w:rPr>
        <w:t xml:space="preserve">varustada töövõtja </w:t>
      </w:r>
      <w:r w:rsidRPr="00655E9C">
        <w:t xml:space="preserve">liiklusohutuse skeemil nõutud liiklus- ja ohumärkidega;  </w:t>
      </w:r>
    </w:p>
    <w:p w14:paraId="4A10A94E" w14:textId="3570C8E5" w:rsidR="006F14F7" w:rsidRPr="00655E9C" w:rsidRDefault="006F14F7" w:rsidP="00824FAA">
      <w:pPr>
        <w:numPr>
          <w:ilvl w:val="1"/>
          <w:numId w:val="1"/>
        </w:numPr>
        <w:tabs>
          <w:tab w:val="num" w:pos="720"/>
        </w:tabs>
        <w:ind w:left="720" w:hanging="720"/>
        <w:jc w:val="both"/>
        <w:outlineLvl w:val="0"/>
      </w:pPr>
      <w:r w:rsidRPr="00655E9C">
        <w:rPr>
          <w:bCs/>
        </w:rPr>
        <w:t xml:space="preserve">varustada töövõtja </w:t>
      </w:r>
      <w:r w:rsidR="00053673" w:rsidRPr="00655E9C">
        <w:t xml:space="preserve">raietööde </w:t>
      </w:r>
      <w:r w:rsidRPr="00655E9C">
        <w:t>märkidega;</w:t>
      </w:r>
    </w:p>
    <w:p w14:paraId="33ACEE19" w14:textId="253E3DF6" w:rsidR="00410CB4" w:rsidRPr="00655E9C" w:rsidRDefault="00D97624" w:rsidP="00824FAA">
      <w:pPr>
        <w:numPr>
          <w:ilvl w:val="1"/>
          <w:numId w:val="1"/>
        </w:numPr>
        <w:tabs>
          <w:tab w:val="num" w:pos="720"/>
        </w:tabs>
        <w:ind w:left="720" w:hanging="720"/>
        <w:jc w:val="both"/>
        <w:outlineLvl w:val="0"/>
      </w:pPr>
      <w:r w:rsidRPr="00655E9C">
        <w:t>korraldada tellija kulul t</w:t>
      </w:r>
      <w:r w:rsidR="00410CB4" w:rsidRPr="00655E9C">
        <w:t>öövõtja juurdepääs raielangile ja vahelaoplatsidele (</w:t>
      </w:r>
      <w:r w:rsidR="0097368C" w:rsidRPr="00655E9C">
        <w:t>kraavist ülepääsemiseks sildade ehitamine</w:t>
      </w:r>
      <w:r w:rsidR="00410CB4" w:rsidRPr="00655E9C">
        <w:t>, lume lükkamine ulatuses, mis tagab vähemalt neljarattaveolise hariliku väikeveoki läbitavuse raielangi lähima teeni);</w:t>
      </w:r>
    </w:p>
    <w:p w14:paraId="165ABA14" w14:textId="6D69BAB6" w:rsidR="00F07C00" w:rsidRPr="00655E9C" w:rsidRDefault="001646A0" w:rsidP="00F07C00">
      <w:pPr>
        <w:numPr>
          <w:ilvl w:val="1"/>
          <w:numId w:val="1"/>
        </w:numPr>
        <w:tabs>
          <w:tab w:val="num" w:pos="720"/>
        </w:tabs>
        <w:ind w:left="720" w:hanging="720"/>
        <w:jc w:val="both"/>
        <w:outlineLvl w:val="0"/>
      </w:pPr>
      <w:r w:rsidRPr="00655E9C">
        <w:rPr>
          <w:noProof/>
        </w:rPr>
        <w:t>kui tellija nõuab energiapuidu katmist kattepaberiga, siis varustada tellija kulul</w:t>
      </w:r>
      <w:r w:rsidRPr="00655E9C">
        <w:rPr>
          <w:bCs/>
        </w:rPr>
        <w:t xml:space="preserve"> töövõtja</w:t>
      </w:r>
      <w:r w:rsidRPr="00655E9C">
        <w:rPr>
          <w:noProof/>
        </w:rPr>
        <w:t xml:space="preserve"> </w:t>
      </w:r>
      <w:r w:rsidR="007C3145">
        <w:rPr>
          <w:noProof/>
        </w:rPr>
        <w:t>selleks vajaliku</w:t>
      </w:r>
      <w:r w:rsidRPr="00655E9C">
        <w:rPr>
          <w:noProof/>
        </w:rPr>
        <w:t xml:space="preserve"> spetsiaalse kattepaberiga, väljastades vastav kattepaber töövõtjale RMK kontori vmt juures;</w:t>
      </w:r>
    </w:p>
    <w:p w14:paraId="1BDBA0BD" w14:textId="597E3F5A" w:rsidR="00962EA1" w:rsidRPr="00655E9C" w:rsidRDefault="001646A0" w:rsidP="00F07C00">
      <w:pPr>
        <w:numPr>
          <w:ilvl w:val="1"/>
          <w:numId w:val="1"/>
        </w:numPr>
        <w:tabs>
          <w:tab w:val="num" w:pos="720"/>
        </w:tabs>
        <w:ind w:left="720" w:hanging="720"/>
        <w:jc w:val="both"/>
        <w:outlineLvl w:val="0"/>
      </w:pPr>
      <w:r w:rsidRPr="00655E9C">
        <w:rPr>
          <w:noProof/>
        </w:rPr>
        <w:t xml:space="preserve">varustada tellija </w:t>
      </w:r>
      <w:r w:rsidR="00D97624" w:rsidRPr="00655E9C">
        <w:rPr>
          <w:noProof/>
        </w:rPr>
        <w:t>kulul t</w:t>
      </w:r>
      <w:r w:rsidR="005C5966" w:rsidRPr="00655E9C">
        <w:rPr>
          <w:noProof/>
        </w:rPr>
        <w:t xml:space="preserve">öövõtja </w:t>
      </w:r>
      <w:r w:rsidR="00883BC3" w:rsidRPr="00655E9C">
        <w:rPr>
          <w:noProof/>
        </w:rPr>
        <w:t xml:space="preserve">virnade markeerimisvärviga; </w:t>
      </w:r>
    </w:p>
    <w:p w14:paraId="53B233FF" w14:textId="77777777" w:rsidR="00410CB4" w:rsidRPr="00655E9C" w:rsidRDefault="00410CB4" w:rsidP="00824FAA">
      <w:pPr>
        <w:numPr>
          <w:ilvl w:val="1"/>
          <w:numId w:val="1"/>
        </w:numPr>
        <w:tabs>
          <w:tab w:val="num" w:pos="720"/>
        </w:tabs>
        <w:ind w:left="720" w:hanging="720"/>
        <w:jc w:val="both"/>
        <w:outlineLvl w:val="0"/>
      </w:pPr>
      <w:r w:rsidRPr="00655E9C">
        <w:rPr>
          <w:noProof/>
        </w:rPr>
        <w:lastRenderedPageBreak/>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655E9C" w:rsidRDefault="00410CB4" w:rsidP="00824FAA">
      <w:pPr>
        <w:numPr>
          <w:ilvl w:val="1"/>
          <w:numId w:val="1"/>
        </w:numPr>
        <w:tabs>
          <w:tab w:val="num" w:pos="720"/>
        </w:tabs>
        <w:ind w:left="720" w:hanging="720"/>
        <w:jc w:val="both"/>
        <w:outlineLvl w:val="0"/>
      </w:pPr>
      <w:r w:rsidRPr="00655E9C">
        <w:t xml:space="preserve">koostada tähtaegselt töö vastuvõtmise aktid; </w:t>
      </w:r>
    </w:p>
    <w:p w14:paraId="66DBDB20" w14:textId="77777777" w:rsidR="00410CB4" w:rsidRPr="00655E9C" w:rsidRDefault="00D97624" w:rsidP="00824FAA">
      <w:pPr>
        <w:numPr>
          <w:ilvl w:val="1"/>
          <w:numId w:val="1"/>
        </w:numPr>
        <w:tabs>
          <w:tab w:val="num" w:pos="720"/>
        </w:tabs>
        <w:ind w:left="720" w:hanging="720"/>
        <w:jc w:val="both"/>
        <w:outlineLvl w:val="0"/>
      </w:pPr>
      <w:r w:rsidRPr="00655E9C">
        <w:t>tasuda t</w:t>
      </w:r>
      <w:r w:rsidR="00410CB4" w:rsidRPr="00655E9C">
        <w:t xml:space="preserve">öövõtja arved õigeaegselt; </w:t>
      </w:r>
    </w:p>
    <w:p w14:paraId="1B7247F3" w14:textId="35BB636E" w:rsidR="00410CB4" w:rsidRPr="00655E9C" w:rsidRDefault="00D97624" w:rsidP="00824FAA">
      <w:pPr>
        <w:numPr>
          <w:ilvl w:val="1"/>
          <w:numId w:val="1"/>
        </w:numPr>
        <w:tabs>
          <w:tab w:val="num" w:pos="720"/>
        </w:tabs>
        <w:ind w:left="720" w:hanging="720"/>
        <w:jc w:val="both"/>
        <w:outlineLvl w:val="0"/>
      </w:pPr>
      <w:r w:rsidRPr="00655E9C">
        <w:rPr>
          <w:bCs/>
        </w:rPr>
        <w:t>tutvustada t</w:t>
      </w:r>
      <w:r w:rsidR="00410CB4" w:rsidRPr="00655E9C">
        <w:rPr>
          <w:bCs/>
        </w:rPr>
        <w:t xml:space="preserve">öövõtjale </w:t>
      </w:r>
      <w:r w:rsidR="001646A0" w:rsidRPr="00655E9C">
        <w:rPr>
          <w:bCs/>
        </w:rPr>
        <w:t xml:space="preserve">lepingu lisaks olevaid </w:t>
      </w:r>
      <w:r w:rsidRPr="00655E9C">
        <w:rPr>
          <w:bCs/>
        </w:rPr>
        <w:t>nõudeid</w:t>
      </w:r>
      <w:r w:rsidR="00645186">
        <w:rPr>
          <w:bCs/>
        </w:rPr>
        <w:t xml:space="preserve"> ja juhende</w:t>
      </w:r>
      <w:r w:rsidR="00CE41E9">
        <w:rPr>
          <w:bCs/>
        </w:rPr>
        <w:t>id</w:t>
      </w:r>
      <w:r w:rsidR="00DC6910" w:rsidRPr="00655E9C">
        <w:rPr>
          <w:bCs/>
        </w:rPr>
        <w:t>;</w:t>
      </w:r>
    </w:p>
    <w:p w14:paraId="0A3EE948" w14:textId="59198065" w:rsidR="00410CB4" w:rsidRPr="00655E9C" w:rsidRDefault="00410CB4" w:rsidP="00824FAA">
      <w:pPr>
        <w:numPr>
          <w:ilvl w:val="1"/>
          <w:numId w:val="1"/>
        </w:numPr>
        <w:tabs>
          <w:tab w:val="num" w:pos="720"/>
        </w:tabs>
        <w:ind w:left="720" w:hanging="720"/>
        <w:jc w:val="both"/>
        <w:outlineLvl w:val="0"/>
      </w:pPr>
      <w:r w:rsidRPr="00655E9C">
        <w:rPr>
          <w:bCs/>
        </w:rPr>
        <w:t xml:space="preserve">selgitada </w:t>
      </w:r>
      <w:r w:rsidR="001646A0" w:rsidRPr="00655E9C">
        <w:rPr>
          <w:bCs/>
        </w:rPr>
        <w:t xml:space="preserve">töövõtjale </w:t>
      </w:r>
      <w:r w:rsidRPr="00655E9C">
        <w:rPr>
          <w:bCs/>
        </w:rPr>
        <w:t>raiet ja kok</w:t>
      </w:r>
      <w:r w:rsidR="00D97624" w:rsidRPr="00655E9C">
        <w:rPr>
          <w:bCs/>
        </w:rPr>
        <w:t>kuvedu reguleerivaid õigusakte</w:t>
      </w:r>
      <w:r w:rsidRPr="00655E9C">
        <w:rPr>
          <w:bCs/>
        </w:rPr>
        <w:t>;</w:t>
      </w:r>
    </w:p>
    <w:p w14:paraId="2A8824E2" w14:textId="4D409639" w:rsidR="00410CB4" w:rsidRPr="00655E9C" w:rsidRDefault="00410CB4" w:rsidP="00824FAA">
      <w:pPr>
        <w:numPr>
          <w:ilvl w:val="1"/>
          <w:numId w:val="1"/>
        </w:numPr>
        <w:tabs>
          <w:tab w:val="num" w:pos="720"/>
        </w:tabs>
        <w:ind w:left="720" w:hanging="720"/>
        <w:jc w:val="both"/>
        <w:outlineLvl w:val="0"/>
      </w:pPr>
      <w:r w:rsidRPr="00655E9C">
        <w:t>koosta</w:t>
      </w:r>
      <w:r w:rsidR="00D97624" w:rsidRPr="00655E9C">
        <w:t>da tähtaegselt lepingu l</w:t>
      </w:r>
      <w:r w:rsidRPr="00655E9C">
        <w:t>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0C5BDEDA" w14:textId="77777777" w:rsidR="00410CB4" w:rsidRPr="00655E9C" w:rsidRDefault="00D97624" w:rsidP="00824FAA">
      <w:pPr>
        <w:numPr>
          <w:ilvl w:val="1"/>
          <w:numId w:val="1"/>
        </w:numPr>
        <w:tabs>
          <w:tab w:val="num" w:pos="720"/>
        </w:tabs>
        <w:ind w:left="720" w:hanging="720"/>
        <w:jc w:val="both"/>
        <w:outlineLvl w:val="0"/>
      </w:pPr>
      <w:r w:rsidRPr="00655E9C">
        <w:rPr>
          <w:noProof/>
        </w:rPr>
        <w:t>saada t</w:t>
      </w:r>
      <w:r w:rsidR="00410CB4" w:rsidRPr="00655E9C">
        <w:rPr>
          <w:noProof/>
        </w:rPr>
        <w:t xml:space="preserve">ellijalt eelnevat teavet raiesse planeerivatest raielankidest ja enne tööde alustamist nendega tutvuda; </w:t>
      </w:r>
    </w:p>
    <w:p w14:paraId="3B810007" w14:textId="77777777" w:rsidR="00410CB4" w:rsidRPr="00655E9C" w:rsidRDefault="00D97624" w:rsidP="00824FAA">
      <w:pPr>
        <w:numPr>
          <w:ilvl w:val="1"/>
          <w:numId w:val="1"/>
        </w:numPr>
        <w:tabs>
          <w:tab w:val="num" w:pos="720"/>
        </w:tabs>
        <w:ind w:left="720" w:hanging="720"/>
        <w:jc w:val="both"/>
        <w:outlineLvl w:val="0"/>
      </w:pPr>
      <w:r w:rsidRPr="00655E9C">
        <w:t>nõuda t</w:t>
      </w:r>
      <w:r w:rsidR="00410CB4" w:rsidRPr="00655E9C">
        <w:t>ellijalt vaja</w:t>
      </w:r>
      <w:r w:rsidR="005C5966" w:rsidRPr="00655E9C">
        <w:t>like kooskõlastuste olemasolu;</w:t>
      </w:r>
    </w:p>
    <w:p w14:paraId="5EEAD42C" w14:textId="77777777" w:rsidR="00410CB4" w:rsidRPr="00655E9C" w:rsidRDefault="00410CB4" w:rsidP="00824FAA">
      <w:pPr>
        <w:numPr>
          <w:ilvl w:val="1"/>
          <w:numId w:val="1"/>
        </w:numPr>
        <w:tabs>
          <w:tab w:val="num" w:pos="720"/>
        </w:tabs>
        <w:ind w:left="720" w:hanging="720"/>
        <w:jc w:val="both"/>
        <w:outlineLvl w:val="0"/>
      </w:pPr>
      <w:r w:rsidRPr="00655E9C">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655E9C" w:rsidRDefault="00410CB4" w:rsidP="00824FAA">
      <w:pPr>
        <w:numPr>
          <w:ilvl w:val="1"/>
          <w:numId w:val="1"/>
        </w:numPr>
        <w:tabs>
          <w:tab w:val="num" w:pos="720"/>
        </w:tabs>
        <w:ind w:left="720" w:hanging="720"/>
        <w:jc w:val="both"/>
        <w:outlineLvl w:val="0"/>
      </w:pPr>
      <w:r w:rsidRPr="00655E9C">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655E9C" w:rsidRDefault="00E828F6" w:rsidP="00824FAA">
      <w:pPr>
        <w:numPr>
          <w:ilvl w:val="1"/>
          <w:numId w:val="1"/>
        </w:numPr>
        <w:tabs>
          <w:tab w:val="num" w:pos="720"/>
        </w:tabs>
        <w:ind w:left="720" w:hanging="720"/>
        <w:jc w:val="both"/>
        <w:outlineLvl w:val="0"/>
      </w:pPr>
      <w:r w:rsidRPr="00655E9C">
        <w:t>saada t</w:t>
      </w:r>
      <w:r w:rsidR="00410CB4" w:rsidRPr="00655E9C">
        <w:t xml:space="preserve">ellijalt tähtaegselt ja nõuetekohaselt tehtud töö eest kokkulepitud tasu; </w:t>
      </w:r>
    </w:p>
    <w:p w14:paraId="0E162A65" w14:textId="77777777" w:rsidR="00410CB4" w:rsidRPr="00655E9C" w:rsidRDefault="00E828F6" w:rsidP="00824FAA">
      <w:pPr>
        <w:numPr>
          <w:ilvl w:val="1"/>
          <w:numId w:val="1"/>
        </w:numPr>
        <w:tabs>
          <w:tab w:val="num" w:pos="720"/>
        </w:tabs>
        <w:ind w:left="720" w:hanging="720"/>
        <w:jc w:val="both"/>
        <w:outlineLvl w:val="0"/>
      </w:pPr>
      <w:r w:rsidRPr="00655E9C">
        <w:rPr>
          <w:noProof/>
        </w:rPr>
        <w:t>saada t</w:t>
      </w:r>
      <w:r w:rsidR="00410CB4" w:rsidRPr="00655E9C">
        <w:rPr>
          <w:noProof/>
        </w:rPr>
        <w:t xml:space="preserve">ellijalt teavet vahelaost väljasaadetud koguste kohta; </w:t>
      </w:r>
    </w:p>
    <w:p w14:paraId="036523C9" w14:textId="77777777" w:rsidR="00410CB4" w:rsidRPr="00655E9C" w:rsidRDefault="00E828F6" w:rsidP="00824FAA">
      <w:pPr>
        <w:numPr>
          <w:ilvl w:val="1"/>
          <w:numId w:val="1"/>
        </w:numPr>
        <w:tabs>
          <w:tab w:val="num" w:pos="720"/>
        </w:tabs>
        <w:ind w:left="720" w:hanging="720"/>
        <w:jc w:val="both"/>
        <w:outlineLvl w:val="0"/>
      </w:pPr>
      <w:r w:rsidRPr="00655E9C">
        <w:t>teha t</w:t>
      </w:r>
      <w:r w:rsidR="00410CB4" w:rsidRPr="00655E9C">
        <w:t>ellijale ettepanekuid tööde korralduse muutmiseks.</w:t>
      </w:r>
    </w:p>
    <w:p w14:paraId="692A1D49" w14:textId="6FF28E1C" w:rsidR="00C92A8D" w:rsidRPr="00655E9C" w:rsidRDefault="00C92A8D"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0ADDBDE" w14:textId="77777777" w:rsidR="00410CB4" w:rsidRPr="00655E9C" w:rsidRDefault="00410CB4" w:rsidP="00824FAA">
      <w:pPr>
        <w:numPr>
          <w:ilvl w:val="1"/>
          <w:numId w:val="1"/>
        </w:numPr>
        <w:tabs>
          <w:tab w:val="num" w:pos="720"/>
        </w:tabs>
        <w:ind w:left="720" w:hanging="720"/>
        <w:jc w:val="both"/>
        <w:outlineLvl w:val="0"/>
      </w:pPr>
      <w:r w:rsidRPr="00655E9C">
        <w:t xml:space="preserve">töötada tähtaegselt ja kvaliteetselt; </w:t>
      </w:r>
    </w:p>
    <w:p w14:paraId="38D8BD00" w14:textId="77777777" w:rsidR="00410CB4" w:rsidRPr="00655E9C" w:rsidRDefault="00E828F6" w:rsidP="00824FAA">
      <w:pPr>
        <w:numPr>
          <w:ilvl w:val="1"/>
          <w:numId w:val="1"/>
        </w:numPr>
        <w:tabs>
          <w:tab w:val="num" w:pos="720"/>
        </w:tabs>
        <w:ind w:left="720" w:hanging="720"/>
        <w:jc w:val="both"/>
        <w:outlineLvl w:val="0"/>
      </w:pPr>
      <w:r w:rsidRPr="00655E9C">
        <w:t>töötada vastavalt t</w:t>
      </w:r>
      <w:r w:rsidR="00410CB4" w:rsidRPr="00655E9C">
        <w:t xml:space="preserve">ellija poolt esitatud tööde üleandmise aktis sätestatule ja juhistele ning informatsioonile;  </w:t>
      </w:r>
    </w:p>
    <w:p w14:paraId="6DD76B4F" w14:textId="79869A9B" w:rsidR="00410CB4" w:rsidRPr="00655E9C" w:rsidRDefault="00410CB4" w:rsidP="00DA5E8F">
      <w:pPr>
        <w:numPr>
          <w:ilvl w:val="1"/>
          <w:numId w:val="1"/>
        </w:numPr>
        <w:tabs>
          <w:tab w:val="num" w:pos="720"/>
        </w:tabs>
        <w:ind w:left="720" w:hanging="720"/>
        <w:jc w:val="both"/>
        <w:outlineLvl w:val="0"/>
      </w:pPr>
      <w:r w:rsidRPr="00655E9C">
        <w:t>töötada oma tööjõu ja tehniliste vahenditega</w:t>
      </w:r>
      <w:r w:rsidR="007473C7" w:rsidRPr="00655E9C">
        <w:t>, mis vastavad lepingus ja selle lisades sätestatud nõuetele</w:t>
      </w:r>
      <w:r w:rsidRPr="00655E9C">
        <w:t xml:space="preserve">. Töövõtja poolt </w:t>
      </w:r>
      <w:r w:rsidR="0077091C">
        <w:t xml:space="preserve">lepinguperioodi </w:t>
      </w:r>
      <w:r w:rsidR="003432CD">
        <w:t xml:space="preserve">alguses </w:t>
      </w:r>
      <w:r w:rsidRPr="00655E9C">
        <w:t>kasutat</w:t>
      </w:r>
      <w:r w:rsidR="00E828F6" w:rsidRPr="00655E9C">
        <w:t>ava tehnika nimekiri moodustab lepingu l</w:t>
      </w:r>
      <w:r w:rsidR="00D66B52" w:rsidRPr="00655E9C">
        <w:t>isa;</w:t>
      </w:r>
    </w:p>
    <w:p w14:paraId="7C3CAC62" w14:textId="1AE644A0" w:rsidR="00CE0260" w:rsidRPr="00655E9C" w:rsidRDefault="00E003F5" w:rsidP="00DA5E8F">
      <w:pPr>
        <w:numPr>
          <w:ilvl w:val="1"/>
          <w:numId w:val="1"/>
        </w:numPr>
        <w:tabs>
          <w:tab w:val="num" w:pos="720"/>
        </w:tabs>
        <w:ind w:left="720" w:hanging="720"/>
        <w:jc w:val="both"/>
        <w:outlineLvl w:val="0"/>
      </w:pPr>
      <w:r w:rsidRPr="00655E9C">
        <w:t>töötada</w:t>
      </w:r>
      <w:r w:rsidR="00A015BE" w:rsidRPr="00655E9C">
        <w:t xml:space="preserve"> </w:t>
      </w:r>
      <w:r w:rsidR="001B6551" w:rsidRPr="00655E9C">
        <w:t>kvalifitseer</w:t>
      </w:r>
      <w:r w:rsidR="004B6771" w:rsidRPr="00655E9C">
        <w:t xml:space="preserve">itud metsamasina operaatoritega, </w:t>
      </w:r>
      <w:r w:rsidRPr="00655E9C">
        <w:t>kellele on omistatud</w:t>
      </w:r>
      <w:r w:rsidR="00CE5E80" w:rsidRPr="00655E9C">
        <w:t xml:space="preserve"> </w:t>
      </w:r>
      <w:r w:rsidR="00EA7950" w:rsidRPr="00655E9C">
        <w:rPr>
          <w:bCs/>
        </w:rPr>
        <w:t>Harvesterioperaator</w:t>
      </w:r>
      <w:r w:rsidR="00481F2A">
        <w:rPr>
          <w:bCs/>
        </w:rPr>
        <w:t xml:space="preserve"> (v.a raadamise teostamisel)</w:t>
      </w:r>
      <w:r w:rsidR="00EA7950" w:rsidRPr="00655E9C">
        <w:rPr>
          <w:bCs/>
        </w:rPr>
        <w:t xml:space="preserve">, tase 4 </w:t>
      </w:r>
      <w:r w:rsidR="00DB4190" w:rsidRPr="00655E9C">
        <w:rPr>
          <w:bCs/>
        </w:rPr>
        <w:t xml:space="preserve">ning </w:t>
      </w:r>
      <w:r w:rsidR="00AE2423" w:rsidRPr="00655E9C">
        <w:rPr>
          <w:bCs/>
        </w:rPr>
        <w:t>Forvarderioperaator, tase 4</w:t>
      </w:r>
      <w:r w:rsidRPr="00655E9C">
        <w:rPr>
          <w:color w:val="000000"/>
        </w:rPr>
        <w:t xml:space="preserve"> </w:t>
      </w:r>
      <w:r w:rsidR="001B6551" w:rsidRPr="00655E9C">
        <w:t>kutse</w:t>
      </w:r>
      <w:r w:rsidR="00E828F6" w:rsidRPr="00655E9C">
        <w:t xml:space="preserve"> k</w:t>
      </w:r>
      <w:r w:rsidR="00332BA2" w:rsidRPr="00655E9C">
        <w:t>utseseaduse tähenduses</w:t>
      </w:r>
      <w:r w:rsidR="00E828F6" w:rsidRPr="00655E9C">
        <w:t xml:space="preserve"> </w:t>
      </w:r>
      <w:r w:rsidR="001B6551" w:rsidRPr="00655E9C">
        <w:t>ning kes ei ol</w:t>
      </w:r>
      <w:r w:rsidR="001B6551" w:rsidRPr="00CF726B">
        <w:t>e samaaegselt kaasatud rohkem kui ühe lepingu alusel RMK</w:t>
      </w:r>
      <w:r w:rsidR="00E828F6" w:rsidRPr="00CF726B">
        <w:t>-</w:t>
      </w:r>
      <w:r w:rsidR="001B6551" w:rsidRPr="00CF726B">
        <w:t>le teenuste osutamisele;</w:t>
      </w:r>
      <w:r w:rsidR="001B6551" w:rsidRPr="00655E9C">
        <w:t xml:space="preserve"> </w:t>
      </w:r>
    </w:p>
    <w:p w14:paraId="39356235" w14:textId="719456CD" w:rsidR="001B6551" w:rsidRPr="00C9625D" w:rsidRDefault="00E828F6" w:rsidP="00DA5E8F">
      <w:pPr>
        <w:numPr>
          <w:ilvl w:val="1"/>
          <w:numId w:val="1"/>
        </w:numPr>
        <w:tabs>
          <w:tab w:val="num" w:pos="720"/>
        </w:tabs>
        <w:ind w:left="720" w:hanging="720"/>
        <w:jc w:val="both"/>
        <w:outlineLvl w:val="0"/>
      </w:pPr>
      <w:r w:rsidRPr="00655E9C">
        <w:rPr>
          <w:bCs/>
        </w:rPr>
        <w:t>teatada t</w:t>
      </w:r>
      <w:r w:rsidR="001B6551" w:rsidRPr="00655E9C">
        <w:rPr>
          <w:bCs/>
        </w:rPr>
        <w:t xml:space="preserve">ellijale </w:t>
      </w:r>
      <w:r w:rsidR="00222234" w:rsidRPr="00655E9C">
        <w:rPr>
          <w:bCs/>
        </w:rPr>
        <w:t xml:space="preserve">esialgselt </w:t>
      </w:r>
      <w:r w:rsidR="00222234" w:rsidRPr="00C9625D">
        <w:rPr>
          <w:bCs/>
        </w:rPr>
        <w:t xml:space="preserve">hiljemalt </w:t>
      </w:r>
      <w:r w:rsidR="00D27249" w:rsidRPr="00C9625D">
        <w:rPr>
          <w:bCs/>
        </w:rPr>
        <w:t>2</w:t>
      </w:r>
      <w:r w:rsidR="006A72C5" w:rsidRPr="00C9625D">
        <w:rPr>
          <w:bCs/>
        </w:rPr>
        <w:t xml:space="preserve"> (</w:t>
      </w:r>
      <w:r w:rsidR="00D27249" w:rsidRPr="00C9625D">
        <w:rPr>
          <w:bCs/>
        </w:rPr>
        <w:t>kahe</w:t>
      </w:r>
      <w:r w:rsidR="006A72C5" w:rsidRPr="00C9625D">
        <w:rPr>
          <w:bCs/>
        </w:rPr>
        <w:t>) nädala jooksul alates lepingu sõlmimisest</w:t>
      </w:r>
      <w:r w:rsidR="00222234" w:rsidRPr="00C9625D">
        <w:rPr>
          <w:bCs/>
        </w:rPr>
        <w:t xml:space="preserve">, muul juhul aga </w:t>
      </w:r>
      <w:r w:rsidR="001B6551" w:rsidRPr="00C9625D">
        <w:rPr>
          <w:bCs/>
        </w:rPr>
        <w:t>enne uue töötaja tööle</w:t>
      </w:r>
      <w:r w:rsidR="002271C4" w:rsidRPr="00C9625D">
        <w:rPr>
          <w:bCs/>
        </w:rPr>
        <w:t xml:space="preserve"> </w:t>
      </w:r>
      <w:r w:rsidR="001B6551" w:rsidRPr="00C9625D">
        <w:rPr>
          <w:bCs/>
        </w:rPr>
        <w:t>asumi</w:t>
      </w:r>
      <w:r w:rsidRPr="00C9625D">
        <w:rPr>
          <w:bCs/>
        </w:rPr>
        <w:t>st töötaja andmed</w:t>
      </w:r>
      <w:r w:rsidR="002271C4" w:rsidRPr="00C9625D">
        <w:rPr>
          <w:bCs/>
        </w:rPr>
        <w:t xml:space="preserve"> (</w:t>
      </w:r>
      <w:r w:rsidR="002271C4" w:rsidRPr="00C9625D">
        <w:t>nimi, isi</w:t>
      </w:r>
      <w:r w:rsidR="00AD283A" w:rsidRPr="00C9625D">
        <w:t>kukood, kutsetunnistuse number</w:t>
      </w:r>
      <w:r w:rsidR="00D83CD5" w:rsidRPr="00C9625D">
        <w:t xml:space="preserve">, töötaja </w:t>
      </w:r>
      <w:r w:rsidR="00E00454" w:rsidRPr="00C9625D">
        <w:t>e-posti aadress</w:t>
      </w:r>
      <w:r w:rsidR="00AD283A" w:rsidRPr="00C9625D">
        <w:t>)</w:t>
      </w:r>
      <w:r w:rsidR="00DA5E8F" w:rsidRPr="00C9625D">
        <w:rPr>
          <w:bCs/>
        </w:rPr>
        <w:t>;</w:t>
      </w:r>
    </w:p>
    <w:p w14:paraId="77F05350" w14:textId="4E8E07CA" w:rsidR="00E703C9" w:rsidRPr="00C9625D" w:rsidRDefault="00E828F6" w:rsidP="00DA5E8F">
      <w:pPr>
        <w:numPr>
          <w:ilvl w:val="1"/>
          <w:numId w:val="1"/>
        </w:numPr>
        <w:tabs>
          <w:tab w:val="num" w:pos="720"/>
        </w:tabs>
        <w:ind w:left="720" w:hanging="720"/>
        <w:jc w:val="both"/>
        <w:outlineLvl w:val="0"/>
      </w:pPr>
      <w:r w:rsidRPr="00C9625D">
        <w:rPr>
          <w:bCs/>
        </w:rPr>
        <w:t>teatada t</w:t>
      </w:r>
      <w:r w:rsidR="00E703C9" w:rsidRPr="00C9625D">
        <w:rPr>
          <w:bCs/>
        </w:rPr>
        <w:t xml:space="preserve">ellijale </w:t>
      </w:r>
      <w:r w:rsidR="00454FAF" w:rsidRPr="00C9625D">
        <w:rPr>
          <w:bCs/>
        </w:rPr>
        <w:t xml:space="preserve">esialgselt hiljemalt  </w:t>
      </w:r>
      <w:r w:rsidR="00D27249" w:rsidRPr="00C9625D">
        <w:rPr>
          <w:bCs/>
        </w:rPr>
        <w:t>2</w:t>
      </w:r>
      <w:r w:rsidR="00454FAF" w:rsidRPr="00C9625D">
        <w:rPr>
          <w:bCs/>
        </w:rPr>
        <w:t>(</w:t>
      </w:r>
      <w:r w:rsidR="00D27249" w:rsidRPr="00C9625D">
        <w:rPr>
          <w:bCs/>
        </w:rPr>
        <w:t>kahe</w:t>
      </w:r>
      <w:r w:rsidR="00454FAF" w:rsidRPr="00C9625D">
        <w:rPr>
          <w:bCs/>
        </w:rPr>
        <w:t xml:space="preserve">) nädala jooksul alates lepingu sõlmimisest </w:t>
      </w:r>
      <w:r w:rsidR="00E703C9" w:rsidRPr="00C9625D">
        <w:rPr>
          <w:bCs/>
        </w:rPr>
        <w:t>enne giljotiini kasutusele võtmist selle andmed</w:t>
      </w:r>
      <w:r w:rsidR="00E703C9" w:rsidRPr="00C9625D">
        <w:t xml:space="preserve">, milleks on: </w:t>
      </w:r>
      <w:r w:rsidR="00E703C9" w:rsidRPr="00C9625D">
        <w:rPr>
          <w:bCs/>
        </w:rPr>
        <w:t xml:space="preserve">masina mark, masina mudel, </w:t>
      </w:r>
      <w:r w:rsidR="00E703C9" w:rsidRPr="00C9625D">
        <w:t>registri number, VIN kood, omanik, vast</w:t>
      </w:r>
      <w:r w:rsidR="00DC6910" w:rsidRPr="00C9625D">
        <w:t>utav kasutaja, väljalaske aasta</w:t>
      </w:r>
      <w:r w:rsidR="000255C5" w:rsidRPr="00C9625D">
        <w:t xml:space="preserve">, </w:t>
      </w:r>
      <w:r w:rsidR="003D6CAA" w:rsidRPr="00C9625D">
        <w:rPr>
          <w:bCs/>
        </w:rPr>
        <w:t>giljotiini</w:t>
      </w:r>
      <w:r w:rsidR="000255C5" w:rsidRPr="00C9625D">
        <w:t xml:space="preserve"> e-posti aadress</w:t>
      </w:r>
      <w:r w:rsidR="00DC6910" w:rsidRPr="00C9625D">
        <w:t>;</w:t>
      </w:r>
    </w:p>
    <w:p w14:paraId="59B91EF2" w14:textId="224FFB26" w:rsidR="00410CB4" w:rsidRPr="00655E9C" w:rsidRDefault="00E828F6" w:rsidP="00DA5E8F">
      <w:pPr>
        <w:numPr>
          <w:ilvl w:val="1"/>
          <w:numId w:val="1"/>
        </w:numPr>
        <w:tabs>
          <w:tab w:val="num" w:pos="709"/>
        </w:tabs>
        <w:ind w:left="720" w:hanging="720"/>
        <w:jc w:val="both"/>
        <w:outlineLvl w:val="0"/>
      </w:pPr>
      <w:r w:rsidRPr="00C9625D">
        <w:rPr>
          <w:bCs/>
        </w:rPr>
        <w:t>teatada t</w:t>
      </w:r>
      <w:r w:rsidR="00410CB4" w:rsidRPr="00C9625D">
        <w:rPr>
          <w:bCs/>
        </w:rPr>
        <w:t>ellijale</w:t>
      </w:r>
      <w:r w:rsidR="00222234" w:rsidRPr="00C9625D">
        <w:rPr>
          <w:bCs/>
        </w:rPr>
        <w:t xml:space="preserve"> esialgselt hiljemalt </w:t>
      </w:r>
      <w:r w:rsidR="00D27249" w:rsidRPr="00C9625D">
        <w:rPr>
          <w:bCs/>
        </w:rPr>
        <w:t xml:space="preserve">2 </w:t>
      </w:r>
      <w:r w:rsidR="00B67083" w:rsidRPr="00C9625D">
        <w:rPr>
          <w:bCs/>
        </w:rPr>
        <w:t>(</w:t>
      </w:r>
      <w:r w:rsidR="00D27249" w:rsidRPr="00C9625D">
        <w:rPr>
          <w:bCs/>
        </w:rPr>
        <w:t>kahe</w:t>
      </w:r>
      <w:r w:rsidR="00B67083" w:rsidRPr="00C9625D">
        <w:rPr>
          <w:bCs/>
        </w:rPr>
        <w:t>) nädala jooksul alates lepingu sõlmimisest</w:t>
      </w:r>
      <w:r w:rsidR="00222234" w:rsidRPr="00C9625D">
        <w:rPr>
          <w:bCs/>
        </w:rPr>
        <w:t>,</w:t>
      </w:r>
      <w:r w:rsidR="00222234" w:rsidRPr="00655E9C">
        <w:rPr>
          <w:bCs/>
        </w:rPr>
        <w:t xml:space="preserve"> muul juhul aga</w:t>
      </w:r>
      <w:r w:rsidR="00410CB4" w:rsidRPr="00655E9C">
        <w:rPr>
          <w:bCs/>
        </w:rPr>
        <w:t xml:space="preserve"> enne kokkuveomasina kasutusele võtmist selle andmed</w:t>
      </w:r>
      <w:r w:rsidR="00410CB4" w:rsidRPr="00655E9C">
        <w:t xml:space="preserve">, milleks on: </w:t>
      </w:r>
      <w:r w:rsidR="00410CB4" w:rsidRPr="00655E9C">
        <w:rPr>
          <w:bCs/>
        </w:rPr>
        <w:t xml:space="preserve">masina mark, masina mudel, </w:t>
      </w:r>
      <w:r w:rsidR="00410CB4" w:rsidRPr="00655E9C">
        <w:t>registri number, VIN kood, omanik, vastutav kasutaja, nutisea</w:t>
      </w:r>
      <w:r w:rsidR="00DC6910" w:rsidRPr="00655E9C">
        <w:t>dme IMEI</w:t>
      </w:r>
      <w:r w:rsidR="00745B43" w:rsidRPr="00655E9C">
        <w:t xml:space="preserve"> </w:t>
      </w:r>
      <w:r w:rsidR="00DC6910" w:rsidRPr="00655E9C">
        <w:t>kood</w:t>
      </w:r>
      <w:r w:rsidR="00745B43" w:rsidRPr="00655E9C">
        <w:t xml:space="preserve"> või androidID</w:t>
      </w:r>
      <w:r w:rsidR="00DC6910" w:rsidRPr="00655E9C">
        <w:t>, väljalaske aasta</w:t>
      </w:r>
      <w:r w:rsidR="000255C5" w:rsidRPr="00655E9C">
        <w:t>, kokkuveomasina e-posti aadress</w:t>
      </w:r>
      <w:r w:rsidR="00DC6910" w:rsidRPr="00655E9C">
        <w:t>;</w:t>
      </w:r>
    </w:p>
    <w:p w14:paraId="452CDC07" w14:textId="1D084DE8" w:rsidR="00410CB4" w:rsidRPr="00655E9C" w:rsidRDefault="00E828F6" w:rsidP="009F55C4">
      <w:pPr>
        <w:numPr>
          <w:ilvl w:val="1"/>
          <w:numId w:val="1"/>
        </w:numPr>
        <w:tabs>
          <w:tab w:val="num" w:pos="567"/>
        </w:tabs>
        <w:ind w:left="720" w:hanging="720"/>
        <w:jc w:val="both"/>
        <w:outlineLvl w:val="0"/>
      </w:pPr>
      <w:r w:rsidRPr="00655E9C">
        <w:rPr>
          <w:noProof/>
          <w:snapToGrid w:val="0"/>
        </w:rPr>
        <w:t>mitte üle anda l</w:t>
      </w:r>
      <w:r w:rsidR="00410CB4" w:rsidRPr="00655E9C">
        <w:rPr>
          <w:noProof/>
          <w:snapToGrid w:val="0"/>
        </w:rPr>
        <w:t>epingu alusel saadud õigusi ja kohustusi kolmandale isikul</w:t>
      </w:r>
      <w:r w:rsidRPr="00655E9C">
        <w:rPr>
          <w:noProof/>
          <w:snapToGrid w:val="0"/>
        </w:rPr>
        <w:t>e (</w:t>
      </w:r>
      <w:r w:rsidR="007E2951" w:rsidRPr="00655E9C">
        <w:rPr>
          <w:noProof/>
          <w:snapToGrid w:val="0"/>
        </w:rPr>
        <w:t xml:space="preserve">sealhulgas </w:t>
      </w:r>
      <w:r w:rsidRPr="00655E9C">
        <w:rPr>
          <w:noProof/>
          <w:snapToGrid w:val="0"/>
        </w:rPr>
        <w:t>alltöövõtjale) ilma t</w:t>
      </w:r>
      <w:r w:rsidR="00410CB4" w:rsidRPr="00655E9C">
        <w:rPr>
          <w:noProof/>
          <w:snapToGrid w:val="0"/>
        </w:rPr>
        <w:t xml:space="preserve">ellija kirjaliku nõusolekuta; </w:t>
      </w:r>
    </w:p>
    <w:p w14:paraId="3A3FE99A" w14:textId="22DD538C" w:rsidR="00410CB4" w:rsidRPr="00655E9C" w:rsidRDefault="00410CB4" w:rsidP="00DA5E8F">
      <w:pPr>
        <w:numPr>
          <w:ilvl w:val="1"/>
          <w:numId w:val="1"/>
        </w:numPr>
        <w:tabs>
          <w:tab w:val="num" w:pos="567"/>
        </w:tabs>
        <w:ind w:left="709" w:hanging="709"/>
        <w:jc w:val="both"/>
        <w:outlineLvl w:val="0"/>
      </w:pPr>
      <w:r w:rsidRPr="00655E9C">
        <w:t>varustada kõik kokkuveomasinad riistvaraga, millega on võimalik vastu võtta raielangi andmei</w:t>
      </w:r>
      <w:r w:rsidR="00E828F6" w:rsidRPr="00655E9C">
        <w:t>d, üleandmise akte ja edastada t</w:t>
      </w:r>
      <w:r w:rsidRPr="00655E9C">
        <w:t xml:space="preserve">ellijale kokkuveoandmeid reaalajas. Riistvara minimaalsed nõuded </w:t>
      </w:r>
      <w:bookmarkStart w:id="5" w:name="_Hlk98916569"/>
      <w:r w:rsidR="009532A8">
        <w:t>seisuga 01.07</w:t>
      </w:r>
      <w:r w:rsidR="00CD6B56">
        <w:t xml:space="preserve">.2022 </w:t>
      </w:r>
      <w:bookmarkEnd w:id="5"/>
      <w:r w:rsidRPr="00655E9C">
        <w:t xml:space="preserve">on: </w:t>
      </w:r>
    </w:p>
    <w:p w14:paraId="40F187EC" w14:textId="524593E9" w:rsidR="00410CB4" w:rsidRPr="00655E9C" w:rsidRDefault="00410CB4" w:rsidP="009F55C4">
      <w:pPr>
        <w:numPr>
          <w:ilvl w:val="2"/>
          <w:numId w:val="1"/>
        </w:numPr>
        <w:tabs>
          <w:tab w:val="num" w:pos="567"/>
        </w:tabs>
        <w:ind w:left="567" w:hanging="567"/>
        <w:jc w:val="both"/>
        <w:outlineLvl w:val="0"/>
      </w:pPr>
      <w:r w:rsidRPr="00655E9C">
        <w:t xml:space="preserve">puutetundlik </w:t>
      </w:r>
      <w:r w:rsidR="00C04FEA">
        <w:t>nuti</w:t>
      </w:r>
      <w:r w:rsidR="003B1386">
        <w:t xml:space="preserve">telefon või </w:t>
      </w:r>
      <w:r w:rsidRPr="00655E9C">
        <w:t>tahvelarvuti;</w:t>
      </w:r>
    </w:p>
    <w:p w14:paraId="0CF82D72" w14:textId="31BC085C" w:rsidR="00410CB4" w:rsidRPr="00655E9C" w:rsidRDefault="00410CB4" w:rsidP="009F55C4">
      <w:pPr>
        <w:numPr>
          <w:ilvl w:val="2"/>
          <w:numId w:val="1"/>
        </w:numPr>
        <w:tabs>
          <w:tab w:val="num" w:pos="567"/>
        </w:tabs>
        <w:ind w:left="567" w:hanging="567"/>
        <w:jc w:val="both"/>
        <w:outlineLvl w:val="0"/>
      </w:pPr>
      <w:r w:rsidRPr="00655E9C">
        <w:lastRenderedPageBreak/>
        <w:t xml:space="preserve">vähemalt operatsioonisüsteem Android </w:t>
      </w:r>
      <w:r w:rsidR="00763699" w:rsidRPr="00655E9C">
        <w:t>10</w:t>
      </w:r>
      <w:r w:rsidRPr="00655E9C">
        <w:t>.0;</w:t>
      </w:r>
    </w:p>
    <w:p w14:paraId="1D215EB7" w14:textId="15997430" w:rsidR="003C5E75" w:rsidRPr="00655E9C" w:rsidRDefault="00410CB4" w:rsidP="003C5E75">
      <w:pPr>
        <w:numPr>
          <w:ilvl w:val="2"/>
          <w:numId w:val="1"/>
        </w:numPr>
        <w:tabs>
          <w:tab w:val="num" w:pos="567"/>
        </w:tabs>
        <w:ind w:left="567" w:hanging="567"/>
        <w:jc w:val="both"/>
        <w:outlineLvl w:val="0"/>
      </w:pPr>
      <w:r w:rsidRPr="00655E9C">
        <w:t xml:space="preserve">vähemalt </w:t>
      </w:r>
      <w:r w:rsidR="00763699" w:rsidRPr="00655E9C">
        <w:t>4</w:t>
      </w:r>
      <w:r w:rsidRPr="00655E9C">
        <w:t>G võrguühendus.</w:t>
      </w:r>
    </w:p>
    <w:p w14:paraId="5F03B420" w14:textId="459A442A" w:rsidR="00410CB4" w:rsidRPr="00655E9C" w:rsidRDefault="00410CB4" w:rsidP="00710712">
      <w:pPr>
        <w:numPr>
          <w:ilvl w:val="1"/>
          <w:numId w:val="1"/>
        </w:numPr>
        <w:tabs>
          <w:tab w:val="clear" w:pos="846"/>
          <w:tab w:val="num" w:pos="567"/>
        </w:tabs>
        <w:ind w:hanging="846"/>
        <w:jc w:val="both"/>
        <w:outlineLvl w:val="0"/>
      </w:pPr>
      <w:r w:rsidRPr="00655E9C">
        <w:t xml:space="preserve">varustada </w:t>
      </w:r>
      <w:r w:rsidR="00A12735">
        <w:t>giljotiin</w:t>
      </w:r>
      <w:r w:rsidRPr="00655E9C">
        <w:t xml:space="preserve"> riistvaraga, millega on võimalik vastu võtta raielangi andmeid ja üleandmise akte. Riistvara minimaalsed nõuded </w:t>
      </w:r>
      <w:r w:rsidR="008F4E9C" w:rsidRPr="008F4E9C">
        <w:t xml:space="preserve">seisuga 01.07.2022 </w:t>
      </w:r>
      <w:r w:rsidRPr="00655E9C">
        <w:t xml:space="preserve">on: </w:t>
      </w:r>
    </w:p>
    <w:p w14:paraId="2C22074B" w14:textId="478CF0A5" w:rsidR="00410CB4" w:rsidRPr="00655E9C" w:rsidRDefault="00410CB4" w:rsidP="00710712">
      <w:pPr>
        <w:pStyle w:val="Loendilik"/>
        <w:numPr>
          <w:ilvl w:val="2"/>
          <w:numId w:val="1"/>
        </w:numPr>
        <w:ind w:hanging="1146"/>
        <w:jc w:val="both"/>
        <w:outlineLvl w:val="0"/>
      </w:pPr>
      <w:r w:rsidRPr="00655E9C">
        <w:t>puutetundlik nutitelefon või tahvelarvuti;</w:t>
      </w:r>
    </w:p>
    <w:p w14:paraId="307E8FA7" w14:textId="3B0B02D8" w:rsidR="00410CB4" w:rsidRPr="00655E9C" w:rsidRDefault="00410CB4" w:rsidP="00710712">
      <w:pPr>
        <w:pStyle w:val="Loendilik"/>
        <w:numPr>
          <w:ilvl w:val="2"/>
          <w:numId w:val="1"/>
        </w:numPr>
        <w:ind w:hanging="1146"/>
        <w:jc w:val="both"/>
        <w:outlineLvl w:val="0"/>
      </w:pPr>
      <w:r w:rsidRPr="00655E9C">
        <w:t xml:space="preserve">vähemalt operatsioonisüsteem Android </w:t>
      </w:r>
      <w:r w:rsidR="00763699" w:rsidRPr="00655E9C">
        <w:t>10</w:t>
      </w:r>
      <w:r w:rsidRPr="00655E9C">
        <w:t>.0;</w:t>
      </w:r>
    </w:p>
    <w:p w14:paraId="6A36E450" w14:textId="4C3E31EC" w:rsidR="003C5E75" w:rsidRDefault="00DC6910" w:rsidP="00710712">
      <w:pPr>
        <w:pStyle w:val="Loendilik"/>
        <w:numPr>
          <w:ilvl w:val="2"/>
          <w:numId w:val="1"/>
        </w:numPr>
        <w:ind w:hanging="1146"/>
        <w:jc w:val="both"/>
        <w:outlineLvl w:val="0"/>
      </w:pPr>
      <w:r w:rsidRPr="00655E9C">
        <w:t xml:space="preserve">vähemalt </w:t>
      </w:r>
      <w:r w:rsidR="00763699" w:rsidRPr="00655E9C">
        <w:t>4</w:t>
      </w:r>
      <w:r w:rsidRPr="00655E9C">
        <w:t>G võrguühendus</w:t>
      </w:r>
      <w:r w:rsidR="00CA68AA">
        <w:t>.</w:t>
      </w:r>
    </w:p>
    <w:p w14:paraId="7CB0C431" w14:textId="20E17F85" w:rsidR="00150309" w:rsidRDefault="00BD0126" w:rsidP="00150309">
      <w:pPr>
        <w:pStyle w:val="Loendilik"/>
        <w:numPr>
          <w:ilvl w:val="1"/>
          <w:numId w:val="1"/>
        </w:numPr>
        <w:ind w:hanging="846"/>
        <w:jc w:val="both"/>
        <w:outlineLvl w:val="0"/>
      </w:pPr>
      <w:r>
        <w:t>paiga</w:t>
      </w:r>
      <w:r w:rsidR="00972BDC">
        <w:t xml:space="preserve">ldada androidi põhisesse </w:t>
      </w:r>
      <w:r w:rsidR="007D2082">
        <w:t xml:space="preserve">riistvarasse </w:t>
      </w:r>
      <w:r w:rsidR="00150309">
        <w:t>k</w:t>
      </w:r>
      <w:r w:rsidR="00150309" w:rsidRPr="00150309">
        <w:t>ohustuslikuks kasutamiseks ette nähtud rakendused</w:t>
      </w:r>
      <w:r w:rsidR="00150309">
        <w:t>:</w:t>
      </w:r>
    </w:p>
    <w:p w14:paraId="05E5D97A" w14:textId="46221F87" w:rsidR="007A6CA0" w:rsidRPr="00150309" w:rsidRDefault="00FF5CC7" w:rsidP="00710712">
      <w:pPr>
        <w:pStyle w:val="Loendilik"/>
        <w:numPr>
          <w:ilvl w:val="2"/>
          <w:numId w:val="1"/>
        </w:numPr>
        <w:jc w:val="both"/>
        <w:outlineLvl w:val="0"/>
      </w:pPr>
      <w:r w:rsidRPr="00FF5CC7">
        <w:t>RMK juhendmaterjalid töövõtjale „Dokumendid metsa kaasa“ (DMK), mille saab alla laadida lingilt:</w:t>
      </w:r>
      <w:r w:rsidR="00767B1B">
        <w:t xml:space="preserve"> </w:t>
      </w:r>
      <w:hyperlink r:id="rId8" w:history="1">
        <w:r w:rsidR="00767B1B">
          <w:rPr>
            <w:rStyle w:val="Hperlink"/>
          </w:rPr>
          <w:t>http://rmkapps.rmk.ee/ad/download/ee.rmk.android.manuals</w:t>
        </w:r>
      </w:hyperlink>
      <w:r w:rsidR="00CA68AA">
        <w:rPr>
          <w:rStyle w:val="Hperlink"/>
        </w:rPr>
        <w:t>;</w:t>
      </w:r>
    </w:p>
    <w:p w14:paraId="114F7936" w14:textId="2F06F2B9" w:rsidR="00460419" w:rsidRDefault="00A43388" w:rsidP="00150309">
      <w:pPr>
        <w:pStyle w:val="Loendilik"/>
        <w:numPr>
          <w:ilvl w:val="2"/>
          <w:numId w:val="1"/>
        </w:numPr>
        <w:jc w:val="both"/>
        <w:outlineLvl w:val="0"/>
      </w:pPr>
      <w:r>
        <w:t>Kaardir</w:t>
      </w:r>
      <w:r w:rsidR="009F1611">
        <w:t>a</w:t>
      </w:r>
      <w:r>
        <w:t xml:space="preserve">kendus </w:t>
      </w:r>
      <w:r w:rsidR="009F1611">
        <w:t xml:space="preserve"> „</w:t>
      </w:r>
      <w:r w:rsidR="00302225">
        <w:t>Andmed metsa kaasa“ (AMK), mille saab alla laadida lingilt:</w:t>
      </w:r>
    </w:p>
    <w:p w14:paraId="49D1D314" w14:textId="74AA3457" w:rsidR="00C03DBF" w:rsidRPr="00655E9C" w:rsidRDefault="00236041" w:rsidP="00710712">
      <w:pPr>
        <w:pStyle w:val="Loendilik"/>
        <w:ind w:left="1146"/>
        <w:jc w:val="both"/>
        <w:outlineLvl w:val="0"/>
      </w:pPr>
      <w:hyperlink r:id="rId9" w:history="1">
        <w:r w:rsidR="002B68A1" w:rsidRPr="00A90888">
          <w:rPr>
            <w:rStyle w:val="Hperlink"/>
          </w:rPr>
          <w:t>http://rmkapps.rmk.ee/ad/download/ee.rmk.android.apps.amk</w:t>
        </w:r>
      </w:hyperlink>
      <w:r w:rsidR="002B68A1">
        <w:t>.</w:t>
      </w:r>
    </w:p>
    <w:p w14:paraId="55DB6B30" w14:textId="3770D1EF" w:rsidR="003C5E75" w:rsidRPr="00655E9C" w:rsidRDefault="00E828F6" w:rsidP="003C5E75">
      <w:pPr>
        <w:pStyle w:val="Loendilik"/>
        <w:numPr>
          <w:ilvl w:val="1"/>
          <w:numId w:val="1"/>
        </w:numPr>
        <w:ind w:hanging="846"/>
        <w:jc w:val="both"/>
        <w:outlineLvl w:val="0"/>
      </w:pPr>
      <w:r w:rsidRPr="00655E9C">
        <w:rPr>
          <w:bCs/>
        </w:rPr>
        <w:t xml:space="preserve">kinni pidada </w:t>
      </w:r>
      <w:r w:rsidR="001646A0" w:rsidRPr="00655E9C">
        <w:rPr>
          <w:bCs/>
        </w:rPr>
        <w:t xml:space="preserve">lepingu lisaks olevatest </w:t>
      </w:r>
      <w:r w:rsidR="00410CB4" w:rsidRPr="00655E9C">
        <w:rPr>
          <w:bCs/>
        </w:rPr>
        <w:t>juh</w:t>
      </w:r>
      <w:r w:rsidRPr="00655E9C">
        <w:rPr>
          <w:bCs/>
        </w:rPr>
        <w:t>endi</w:t>
      </w:r>
      <w:r w:rsidR="008B1E7C">
        <w:rPr>
          <w:bCs/>
        </w:rPr>
        <w:t>test ja</w:t>
      </w:r>
      <w:r w:rsidRPr="00655E9C">
        <w:rPr>
          <w:bCs/>
        </w:rPr>
        <w:t xml:space="preserve"> nõuetest</w:t>
      </w:r>
      <w:r w:rsidR="00410CB4" w:rsidRPr="00655E9C">
        <w:rPr>
          <w:bCs/>
        </w:rPr>
        <w:t xml:space="preserve">; </w:t>
      </w:r>
    </w:p>
    <w:p w14:paraId="4CCC4687" w14:textId="77777777" w:rsidR="00410CB4" w:rsidRPr="00655E9C" w:rsidRDefault="00410CB4" w:rsidP="003C5E75">
      <w:pPr>
        <w:pStyle w:val="Loendilik"/>
        <w:numPr>
          <w:ilvl w:val="1"/>
          <w:numId w:val="1"/>
        </w:numPr>
        <w:ind w:hanging="846"/>
        <w:jc w:val="both"/>
        <w:outlineLvl w:val="0"/>
      </w:pPr>
      <w:r w:rsidRPr="00655E9C">
        <w:rPr>
          <w:bCs/>
        </w:rPr>
        <w:t xml:space="preserve">kaaluda </w:t>
      </w:r>
      <w:r w:rsidR="00E828F6" w:rsidRPr="00655E9C">
        <w:rPr>
          <w:noProof/>
        </w:rPr>
        <w:t>t</w:t>
      </w:r>
      <w:r w:rsidRPr="00655E9C">
        <w:rPr>
          <w:noProof/>
        </w:rPr>
        <w:t xml:space="preserve">ellija nõudmisel </w:t>
      </w:r>
      <w:r w:rsidRPr="00655E9C">
        <w:rPr>
          <w:bCs/>
        </w:rPr>
        <w:t>kokkuve</w:t>
      </w:r>
      <w:r w:rsidR="0063726B" w:rsidRPr="00655E9C">
        <w:rPr>
          <w:bCs/>
        </w:rPr>
        <w:t>e</w:t>
      </w:r>
      <w:r w:rsidR="00E828F6" w:rsidRPr="00655E9C">
        <w:rPr>
          <w:bCs/>
        </w:rPr>
        <w:t>tud p</w:t>
      </w:r>
      <w:r w:rsidRPr="00655E9C">
        <w:rPr>
          <w:bCs/>
        </w:rPr>
        <w:t>uit</w:t>
      </w:r>
      <w:r w:rsidR="00F34471" w:rsidRPr="00655E9C">
        <w:rPr>
          <w:bCs/>
        </w:rPr>
        <w:t>u</w:t>
      </w:r>
      <w:r w:rsidRPr="00655E9C">
        <w:rPr>
          <w:bCs/>
        </w:rPr>
        <w:t xml:space="preserve">; </w:t>
      </w:r>
    </w:p>
    <w:p w14:paraId="339B3388" w14:textId="6E0BABFD" w:rsidR="00410CB4" w:rsidRPr="00655E9C" w:rsidRDefault="00410CB4" w:rsidP="003C5E75">
      <w:pPr>
        <w:pStyle w:val="Loendilik"/>
        <w:numPr>
          <w:ilvl w:val="1"/>
          <w:numId w:val="1"/>
        </w:numPr>
        <w:ind w:hanging="846"/>
        <w:jc w:val="both"/>
        <w:outlineLvl w:val="0"/>
      </w:pPr>
      <w:r w:rsidRPr="00655E9C">
        <w:t xml:space="preserve">valida </w:t>
      </w:r>
      <w:r w:rsidR="001646A0" w:rsidRPr="00655E9C">
        <w:t xml:space="preserve">säilikpuud </w:t>
      </w:r>
      <w:r w:rsidR="00A435A0" w:rsidRPr="00655E9C">
        <w:t xml:space="preserve">tuginedes </w:t>
      </w:r>
      <w:r w:rsidR="001646A0" w:rsidRPr="00655E9C">
        <w:rPr>
          <w:bCs/>
        </w:rPr>
        <w:t xml:space="preserve">lepingu lisaks olevale </w:t>
      </w:r>
      <w:r w:rsidR="00A435A0" w:rsidRPr="00655E9C">
        <w:t>RMK säilikpuude juhendile</w:t>
      </w:r>
      <w:r w:rsidRPr="00655E9C">
        <w:t>;</w:t>
      </w:r>
    </w:p>
    <w:p w14:paraId="12F949D0" w14:textId="0C0221A9" w:rsidR="00745B43" w:rsidRPr="00655E9C" w:rsidRDefault="001B309E" w:rsidP="003C5E75">
      <w:pPr>
        <w:pStyle w:val="Loendilik"/>
        <w:numPr>
          <w:ilvl w:val="1"/>
          <w:numId w:val="1"/>
        </w:numPr>
        <w:ind w:hanging="846"/>
        <w:jc w:val="both"/>
        <w:outlineLvl w:val="0"/>
      </w:pPr>
      <w:r w:rsidRPr="00655E9C">
        <w:t>tähistada säilikpuud ja säilikpuude grupid;</w:t>
      </w:r>
    </w:p>
    <w:p w14:paraId="75F0B08C" w14:textId="5511A131" w:rsidR="001B309E" w:rsidRPr="00655E9C" w:rsidRDefault="001B309E" w:rsidP="003C5E75">
      <w:pPr>
        <w:pStyle w:val="Loendilik"/>
        <w:numPr>
          <w:ilvl w:val="1"/>
          <w:numId w:val="1"/>
        </w:numPr>
        <w:ind w:hanging="846"/>
        <w:jc w:val="both"/>
        <w:outlineLvl w:val="0"/>
      </w:pPr>
      <w:r w:rsidRPr="00655E9C">
        <w:t xml:space="preserve">jätta raiumata </w:t>
      </w:r>
      <w:r w:rsidR="00B0533C" w:rsidRPr="00655E9C">
        <w:t>säilikpuude gruppide alt alusmets;</w:t>
      </w:r>
    </w:p>
    <w:p w14:paraId="0638EF9B" w14:textId="25EF2521" w:rsidR="00A435A0" w:rsidRPr="00655E9C" w:rsidRDefault="00410CB4" w:rsidP="003C5E75">
      <w:pPr>
        <w:pStyle w:val="Loendilik"/>
        <w:numPr>
          <w:ilvl w:val="1"/>
          <w:numId w:val="1"/>
        </w:numPr>
        <w:ind w:hanging="846"/>
        <w:jc w:val="both"/>
        <w:outlineLvl w:val="0"/>
      </w:pPr>
      <w:r w:rsidRPr="00655E9C">
        <w:rPr>
          <w:noProof/>
        </w:rPr>
        <w:t xml:space="preserve">omada </w:t>
      </w:r>
      <w:r w:rsidR="001126CA">
        <w:rPr>
          <w:noProof/>
        </w:rPr>
        <w:t xml:space="preserve">ja kasutada </w:t>
      </w:r>
      <w:r w:rsidRPr="00655E9C">
        <w:rPr>
          <w:noProof/>
        </w:rPr>
        <w:t>energiapuidu kattepaberiga katmiseks raami;</w:t>
      </w:r>
    </w:p>
    <w:p w14:paraId="36A6CF2C" w14:textId="683A1C89" w:rsidR="00A435A0" w:rsidRPr="00655E9C" w:rsidRDefault="001646A0" w:rsidP="003C5E75">
      <w:pPr>
        <w:pStyle w:val="Loendilik"/>
        <w:numPr>
          <w:ilvl w:val="1"/>
          <w:numId w:val="1"/>
        </w:numPr>
        <w:ind w:hanging="846"/>
        <w:jc w:val="both"/>
        <w:outlineLvl w:val="0"/>
      </w:pPr>
      <w:r w:rsidRPr="00655E9C">
        <w:rPr>
          <w:noProof/>
        </w:rPr>
        <w:t xml:space="preserve">korraldada </w:t>
      </w:r>
      <w:r w:rsidR="00A435A0" w:rsidRPr="00655E9C">
        <w:rPr>
          <w:noProof/>
        </w:rPr>
        <w:t xml:space="preserve">oma kuludega kattepaberi </w:t>
      </w:r>
      <w:r w:rsidRPr="00655E9C">
        <w:rPr>
          <w:noProof/>
        </w:rPr>
        <w:t>transport</w:t>
      </w:r>
      <w:r w:rsidR="008E3C17" w:rsidRPr="00655E9C">
        <w:rPr>
          <w:noProof/>
        </w:rPr>
        <w:t xml:space="preserve"> </w:t>
      </w:r>
      <w:r w:rsidR="00A435A0" w:rsidRPr="00655E9C">
        <w:rPr>
          <w:noProof/>
        </w:rPr>
        <w:t>RMK kontorist energiapuidu lattu</w:t>
      </w:r>
      <w:r w:rsidR="00F72CD1" w:rsidRPr="00655E9C">
        <w:rPr>
          <w:noProof/>
        </w:rPr>
        <w:t>;</w:t>
      </w:r>
    </w:p>
    <w:p w14:paraId="6414A878" w14:textId="10D56421" w:rsidR="00410CB4" w:rsidRDefault="001646A0" w:rsidP="003C5E75">
      <w:pPr>
        <w:pStyle w:val="Loendilik"/>
        <w:numPr>
          <w:ilvl w:val="1"/>
          <w:numId w:val="1"/>
        </w:numPr>
        <w:ind w:hanging="846"/>
        <w:jc w:val="both"/>
        <w:outlineLvl w:val="0"/>
      </w:pPr>
      <w:r w:rsidRPr="00655E9C">
        <w:rPr>
          <w:noProof/>
        </w:rPr>
        <w:t xml:space="preserve">korraldada </w:t>
      </w:r>
      <w:r w:rsidR="00A435A0" w:rsidRPr="00655E9C">
        <w:rPr>
          <w:noProof/>
        </w:rPr>
        <w:t xml:space="preserve">oma kuludega </w:t>
      </w:r>
      <w:r w:rsidR="00F72CD1" w:rsidRPr="00655E9C">
        <w:rPr>
          <w:noProof/>
        </w:rPr>
        <w:t xml:space="preserve">kasutamata kattepaberi </w:t>
      </w:r>
      <w:r w:rsidRPr="00655E9C">
        <w:rPr>
          <w:noProof/>
        </w:rPr>
        <w:t xml:space="preserve">transport </w:t>
      </w:r>
      <w:r w:rsidR="00F72CD1" w:rsidRPr="00655E9C">
        <w:rPr>
          <w:noProof/>
        </w:rPr>
        <w:t>energiapuidu laost RMK kontorisse;</w:t>
      </w:r>
      <w:r w:rsidR="00410CB4" w:rsidRPr="00655E9C">
        <w:rPr>
          <w:noProof/>
        </w:rPr>
        <w:t xml:space="preserve"> </w:t>
      </w:r>
    </w:p>
    <w:p w14:paraId="6F081EF8" w14:textId="090DFDC2" w:rsidR="00B6602B" w:rsidRPr="00655E9C" w:rsidRDefault="00B6602B" w:rsidP="00B6602B">
      <w:pPr>
        <w:pStyle w:val="Loendilik"/>
        <w:numPr>
          <w:ilvl w:val="1"/>
          <w:numId w:val="1"/>
        </w:numPr>
        <w:ind w:hanging="846"/>
        <w:jc w:val="both"/>
        <w:outlineLvl w:val="0"/>
      </w:pPr>
      <w:r w:rsidRPr="00655E9C">
        <w:t>tagada, et töötajad osaleksid tellija poolt korraldatud koolitustel</w:t>
      </w:r>
      <w:r w:rsidR="00CA68AA">
        <w:t>;</w:t>
      </w:r>
    </w:p>
    <w:p w14:paraId="656F0633" w14:textId="38F9C281" w:rsidR="00B6602B" w:rsidRDefault="00B6602B" w:rsidP="00B6602B">
      <w:pPr>
        <w:pStyle w:val="Loendilik"/>
        <w:numPr>
          <w:ilvl w:val="1"/>
          <w:numId w:val="1"/>
        </w:numPr>
        <w:ind w:hanging="846"/>
        <w:jc w:val="both"/>
        <w:outlineLvl w:val="0"/>
      </w:pPr>
      <w:r w:rsidRPr="00655E9C">
        <w:t>töödega alustades paigaldada ja töö lõpetades eemaldada tööobjektilt RMK raietööde märgid;</w:t>
      </w:r>
    </w:p>
    <w:p w14:paraId="36EC48F4" w14:textId="02354EE5" w:rsidR="00410CB4" w:rsidRPr="00655E9C" w:rsidRDefault="00E828F6" w:rsidP="003C5E75">
      <w:pPr>
        <w:pStyle w:val="Loendilik"/>
        <w:numPr>
          <w:ilvl w:val="1"/>
          <w:numId w:val="1"/>
        </w:numPr>
        <w:ind w:hanging="846"/>
        <w:jc w:val="both"/>
        <w:outlineLvl w:val="0"/>
      </w:pPr>
      <w:r w:rsidRPr="00655E9C">
        <w:t>kasutada t</w:t>
      </w:r>
      <w:r w:rsidR="00410CB4" w:rsidRPr="00655E9C">
        <w:t xml:space="preserve">ellija nõudmisel </w:t>
      </w:r>
      <w:r w:rsidR="00AB5F30" w:rsidRPr="00655E9C">
        <w:t xml:space="preserve">forvarderil </w:t>
      </w:r>
      <w:r w:rsidR="00186205" w:rsidRPr="00655E9C">
        <w:t xml:space="preserve">pinnasesõbralikke roomikuid </w:t>
      </w:r>
      <w:r w:rsidR="00C6447C" w:rsidRPr="00655E9C">
        <w:t xml:space="preserve">laiusega vähemalt </w:t>
      </w:r>
      <w:r w:rsidR="00A31930">
        <w:t>1100</w:t>
      </w:r>
      <w:r w:rsidR="00A31930" w:rsidRPr="00655E9C">
        <w:t xml:space="preserve"> </w:t>
      </w:r>
      <w:r w:rsidR="00C6447C" w:rsidRPr="00655E9C">
        <w:t xml:space="preserve">mm </w:t>
      </w:r>
      <w:r w:rsidR="00186205" w:rsidRPr="00655E9C">
        <w:t>(nt ECO-Baltic, ECO-Magnum või analoogseid)</w:t>
      </w:r>
      <w:r w:rsidR="00EF6C7B" w:rsidRPr="00655E9C">
        <w:t>;</w:t>
      </w:r>
    </w:p>
    <w:p w14:paraId="4F132B76" w14:textId="619DF9F1" w:rsidR="00410CB4" w:rsidRPr="00655E9C" w:rsidRDefault="00410CB4" w:rsidP="003C5E75">
      <w:pPr>
        <w:pStyle w:val="Loendilik"/>
        <w:numPr>
          <w:ilvl w:val="1"/>
          <w:numId w:val="1"/>
        </w:numPr>
        <w:ind w:hanging="846"/>
        <w:jc w:val="both"/>
        <w:outlineLvl w:val="0"/>
      </w:pPr>
      <w:r w:rsidRPr="00655E9C">
        <w:rPr>
          <w:bCs/>
        </w:rPr>
        <w:t xml:space="preserve">puhastada kokkuveo lõpetamisel vahelaoplats ja tee </w:t>
      </w:r>
      <w:r w:rsidR="008E3C17" w:rsidRPr="00655E9C">
        <w:rPr>
          <w:bCs/>
        </w:rPr>
        <w:t>kokkuveoga</w:t>
      </w:r>
      <w:r w:rsidR="001646A0" w:rsidRPr="00655E9C">
        <w:rPr>
          <w:bCs/>
        </w:rPr>
        <w:t xml:space="preserve"> kaasnenud </w:t>
      </w:r>
      <w:r w:rsidRPr="00655E9C">
        <w:rPr>
          <w:bCs/>
        </w:rPr>
        <w:t>prahist</w:t>
      </w:r>
      <w:r w:rsidR="008E3C17" w:rsidRPr="00655E9C">
        <w:rPr>
          <w:bCs/>
        </w:rPr>
        <w:t>;</w:t>
      </w:r>
      <w:r w:rsidRPr="00655E9C">
        <w:rPr>
          <w:bCs/>
        </w:rPr>
        <w:t xml:space="preserve"> </w:t>
      </w:r>
    </w:p>
    <w:p w14:paraId="1B7535B0" w14:textId="77777777" w:rsidR="00410CB4" w:rsidRPr="00655E9C" w:rsidRDefault="00410CB4" w:rsidP="003C5E75">
      <w:pPr>
        <w:pStyle w:val="Loendilik"/>
        <w:numPr>
          <w:ilvl w:val="1"/>
          <w:numId w:val="1"/>
        </w:numPr>
        <w:ind w:hanging="846"/>
        <w:jc w:val="both"/>
        <w:outlineLvl w:val="0"/>
      </w:pPr>
      <w:r w:rsidRPr="00655E9C">
        <w:rPr>
          <w:snapToGrid w:val="0"/>
        </w:rPr>
        <w:t xml:space="preserve">parandada </w:t>
      </w:r>
      <w:r w:rsidRPr="00655E9C">
        <w:t xml:space="preserve">omal kulul raiel ja kokkuveol </w:t>
      </w:r>
      <w:r w:rsidRPr="00655E9C">
        <w:rPr>
          <w:snapToGrid w:val="0"/>
        </w:rPr>
        <w:t>kahjustatud pinnas, sihid, teed, truubid, sillad ja teised rajatised vastavalt RMK poolt koostatud kirjale</w:t>
      </w:r>
      <w:r w:rsidRPr="00655E9C">
        <w:t>,</w:t>
      </w:r>
      <w:r w:rsidR="00E828F6" w:rsidRPr="00655E9C">
        <w:t xml:space="preserve"> kui nende kahjustamine toimus t</w:t>
      </w:r>
      <w:r w:rsidRPr="00655E9C">
        <w:t xml:space="preserve">öövõtja süül; </w:t>
      </w:r>
    </w:p>
    <w:p w14:paraId="7A996079" w14:textId="77777777" w:rsidR="00410CB4" w:rsidRPr="00655E9C" w:rsidRDefault="00E828F6" w:rsidP="003C5E75">
      <w:pPr>
        <w:pStyle w:val="Loendilik"/>
        <w:numPr>
          <w:ilvl w:val="1"/>
          <w:numId w:val="1"/>
        </w:numPr>
        <w:ind w:hanging="846"/>
        <w:jc w:val="both"/>
        <w:outlineLvl w:val="0"/>
      </w:pPr>
      <w:r w:rsidRPr="00655E9C">
        <w:rPr>
          <w:noProof/>
        </w:rPr>
        <w:t>abistada t</w:t>
      </w:r>
      <w:r w:rsidR="00410CB4" w:rsidRPr="00655E9C">
        <w:rPr>
          <w:noProof/>
        </w:rPr>
        <w:t xml:space="preserve">ellijat tormikahjustuste ja metsapõlengute likvideerimisel; </w:t>
      </w:r>
    </w:p>
    <w:p w14:paraId="6917035B" w14:textId="77777777" w:rsidR="00410CB4" w:rsidRPr="00655E9C" w:rsidRDefault="00410CB4" w:rsidP="003C5E75">
      <w:pPr>
        <w:pStyle w:val="Loendilik"/>
        <w:numPr>
          <w:ilvl w:val="1"/>
          <w:numId w:val="1"/>
        </w:numPr>
        <w:ind w:hanging="846"/>
        <w:jc w:val="both"/>
        <w:outlineLvl w:val="0"/>
      </w:pPr>
      <w:r w:rsidRPr="00655E9C">
        <w:t>lubada k</w:t>
      </w:r>
      <w:r w:rsidR="00E828F6" w:rsidRPr="00655E9C">
        <w:t>asutada oma tehnikat k</w:t>
      </w:r>
      <w:r w:rsidRPr="00655E9C">
        <w:t xml:space="preserve">ontrollmõõtmisel; </w:t>
      </w:r>
    </w:p>
    <w:p w14:paraId="32E8AE93" w14:textId="4000BB3F" w:rsidR="00F34471" w:rsidRPr="00655E9C" w:rsidRDefault="006B411E" w:rsidP="003C5E75">
      <w:pPr>
        <w:pStyle w:val="Loendilik"/>
        <w:numPr>
          <w:ilvl w:val="1"/>
          <w:numId w:val="1"/>
        </w:numPr>
        <w:ind w:hanging="846"/>
        <w:jc w:val="both"/>
        <w:outlineLvl w:val="0"/>
      </w:pPr>
      <w:r w:rsidRPr="00655E9C">
        <w:t>varusta</w:t>
      </w:r>
      <w:r w:rsidR="00EF6C7B" w:rsidRPr="00655E9C">
        <w:t>d</w:t>
      </w:r>
      <w:r w:rsidRPr="00655E9C">
        <w:t xml:space="preserve">a tarkvarade arenemisel lepinguperioodil </w:t>
      </w:r>
      <w:r w:rsidR="00A12735">
        <w:t>giljotiinide</w:t>
      </w:r>
      <w:r w:rsidR="00A12735" w:rsidRPr="00655E9C">
        <w:t xml:space="preserve"> </w:t>
      </w:r>
      <w:r w:rsidRPr="00655E9C">
        <w:t>ja kokkuveomasinate riistvara kaasajastatud tarkvaraga;</w:t>
      </w:r>
    </w:p>
    <w:p w14:paraId="237E0230" w14:textId="77777777" w:rsidR="00410CB4" w:rsidRPr="00655E9C" w:rsidRDefault="00410CB4" w:rsidP="003C5E75">
      <w:pPr>
        <w:pStyle w:val="Loendilik"/>
        <w:numPr>
          <w:ilvl w:val="1"/>
          <w:numId w:val="1"/>
        </w:numPr>
        <w:ind w:hanging="846"/>
        <w:jc w:val="both"/>
        <w:outlineLvl w:val="0"/>
      </w:pPr>
      <w:r w:rsidRPr="00655E9C">
        <w:rPr>
          <w:noProof/>
        </w:rPr>
        <w:t xml:space="preserve">kanda vastutust igasuguse hooletuse eest, mis tõi kaasa </w:t>
      </w:r>
      <w:r w:rsidR="00E828F6" w:rsidRPr="00655E9C">
        <w:rPr>
          <w:noProof/>
        </w:rPr>
        <w:t>kasvava metsa kahjustamise või p</w:t>
      </w:r>
      <w:r w:rsidRPr="00655E9C">
        <w:rPr>
          <w:noProof/>
        </w:rPr>
        <w:t>uidu kaotsimineku või kahjustami</w:t>
      </w:r>
      <w:r w:rsidR="00E828F6" w:rsidRPr="00655E9C">
        <w:rPr>
          <w:noProof/>
        </w:rPr>
        <w:t>se. Nimetatud kohustus laieneb töövõtjale kuni p</w:t>
      </w:r>
      <w:r w:rsidRPr="00655E9C">
        <w:rPr>
          <w:noProof/>
        </w:rPr>
        <w:t xml:space="preserve">uidu kokkuveoni määratud vahelaoplatsi; </w:t>
      </w:r>
    </w:p>
    <w:p w14:paraId="3426BB89" w14:textId="77777777" w:rsidR="00410CB4" w:rsidRPr="00655E9C" w:rsidRDefault="00E828F6" w:rsidP="003C5E75">
      <w:pPr>
        <w:pStyle w:val="Loendilik"/>
        <w:numPr>
          <w:ilvl w:val="1"/>
          <w:numId w:val="1"/>
        </w:numPr>
        <w:ind w:hanging="846"/>
        <w:jc w:val="both"/>
        <w:outlineLvl w:val="0"/>
      </w:pPr>
      <w:r w:rsidRPr="00655E9C">
        <w:rPr>
          <w:noProof/>
        </w:rPr>
        <w:t>võtta tarvitusele kõik abinõud t</w:t>
      </w:r>
      <w:r w:rsidR="00410CB4" w:rsidRPr="00655E9C">
        <w:rPr>
          <w:noProof/>
        </w:rPr>
        <w:t>ellija poolt tema</w:t>
      </w:r>
      <w:r w:rsidRPr="00655E9C">
        <w:rPr>
          <w:noProof/>
        </w:rPr>
        <w:t>le usaldatud kasvava metsa või p</w:t>
      </w:r>
      <w:r w:rsidR="00410CB4" w:rsidRPr="00655E9C">
        <w:rPr>
          <w:noProof/>
        </w:rPr>
        <w:t xml:space="preserve">uidu varguste jm õigusrikkumiste vältimiseks; </w:t>
      </w:r>
    </w:p>
    <w:p w14:paraId="4CF55747" w14:textId="78CCB8D7" w:rsidR="00410CB4" w:rsidRPr="00655E9C" w:rsidRDefault="00410CB4" w:rsidP="003C5E75">
      <w:pPr>
        <w:pStyle w:val="Loendilik"/>
        <w:numPr>
          <w:ilvl w:val="1"/>
          <w:numId w:val="1"/>
        </w:numPr>
        <w:ind w:hanging="846"/>
        <w:jc w:val="both"/>
        <w:outlineLvl w:val="0"/>
      </w:pPr>
      <w:r w:rsidRPr="00655E9C">
        <w:rPr>
          <w:noProof/>
        </w:rPr>
        <w:t xml:space="preserve">tutvustada oma töötajatele ja kinni pidada töötamisel </w:t>
      </w:r>
      <w:r w:rsidR="00B5230A">
        <w:rPr>
          <w:noProof/>
        </w:rPr>
        <w:t xml:space="preserve">lepingu lisaks </w:t>
      </w:r>
      <w:r w:rsidR="009349DD">
        <w:rPr>
          <w:noProof/>
        </w:rPr>
        <w:t xml:space="preserve">olevatest </w:t>
      </w:r>
      <w:r w:rsidRPr="00655E9C">
        <w:rPr>
          <w:noProof/>
        </w:rPr>
        <w:t xml:space="preserve">RMK </w:t>
      </w:r>
      <w:r w:rsidR="00B5230A">
        <w:rPr>
          <w:noProof/>
        </w:rPr>
        <w:t>juhendites</w:t>
      </w:r>
      <w:r w:rsidR="009349DD">
        <w:rPr>
          <w:noProof/>
        </w:rPr>
        <w:t>t</w:t>
      </w:r>
      <w:r w:rsidR="00B5230A">
        <w:rPr>
          <w:noProof/>
        </w:rPr>
        <w:t xml:space="preserve"> ja nõuetest</w:t>
      </w:r>
      <w:r w:rsidRPr="00655E9C">
        <w:rPr>
          <w:noProof/>
        </w:rPr>
        <w:t xml:space="preserve">, </w:t>
      </w:r>
      <w:r w:rsidRPr="00655E9C">
        <w:t>töötervishoi</w:t>
      </w:r>
      <w:r w:rsidR="00E828F6" w:rsidRPr="00655E9C">
        <w:t>u ja tööohutuse õigusaktidest, p</w:t>
      </w:r>
      <w:r w:rsidRPr="00655E9C">
        <w:t xml:space="preserve">uidu </w:t>
      </w:r>
      <w:r w:rsidRPr="00655E9C">
        <w:rPr>
          <w:noProof/>
        </w:rPr>
        <w:t xml:space="preserve">kvaliteedi ja markeerimise nõuetest, raielangi piiridest, raietehnoloogiast, sh kokkuveoteedest, rajatiste korrashoidmise tingimustest jms; </w:t>
      </w:r>
    </w:p>
    <w:p w14:paraId="7B2216D5" w14:textId="53B4220C" w:rsidR="00410CB4" w:rsidRPr="00655E9C" w:rsidRDefault="00410CB4" w:rsidP="003C5E75">
      <w:pPr>
        <w:pStyle w:val="Loendilik"/>
        <w:numPr>
          <w:ilvl w:val="1"/>
          <w:numId w:val="1"/>
        </w:numPr>
        <w:ind w:hanging="846"/>
        <w:jc w:val="both"/>
        <w:outlineLvl w:val="0"/>
      </w:pPr>
      <w:r w:rsidRPr="00655E9C">
        <w:rPr>
          <w:noProof/>
        </w:rPr>
        <w:t>tagada</w:t>
      </w:r>
      <w:r w:rsidR="00491355">
        <w:rPr>
          <w:noProof/>
        </w:rPr>
        <w:t xml:space="preserve">, et </w:t>
      </w:r>
      <w:r w:rsidRPr="00655E9C">
        <w:rPr>
          <w:noProof/>
        </w:rPr>
        <w:t>töötaja</w:t>
      </w:r>
      <w:r w:rsidR="005C1671">
        <w:rPr>
          <w:noProof/>
        </w:rPr>
        <w:t xml:space="preserve">d oleksid varustatud RMK </w:t>
      </w:r>
      <w:r w:rsidR="005C1671" w:rsidRPr="001B77EF">
        <w:rPr>
          <w:noProof/>
        </w:rPr>
        <w:t>isikukaitsevahendite</w:t>
      </w:r>
      <w:r w:rsidR="00217FB9">
        <w:rPr>
          <w:noProof/>
        </w:rPr>
        <w:t xml:space="preserve"> </w:t>
      </w:r>
      <w:r w:rsidR="00FC2AAF">
        <w:rPr>
          <w:noProof/>
        </w:rPr>
        <w:t xml:space="preserve"> </w:t>
      </w:r>
      <w:r w:rsidR="005D218D">
        <w:rPr>
          <w:noProof/>
        </w:rPr>
        <w:t xml:space="preserve">nõuetele </w:t>
      </w:r>
      <w:r w:rsidR="000A4E13">
        <w:rPr>
          <w:noProof/>
        </w:rPr>
        <w:t xml:space="preserve">vastavate </w:t>
      </w:r>
      <w:r w:rsidRPr="00655E9C">
        <w:rPr>
          <w:noProof/>
        </w:rPr>
        <w:t>töökaitsevahenditega (turvariided ja muud isikukaitsevahendid) ning tagama nende instrueerimise töökaitse</w:t>
      </w:r>
      <w:r w:rsidRPr="00655E9C">
        <w:rPr>
          <w:noProof/>
        </w:rPr>
        <w:softHyphen/>
        <w:t xml:space="preserve">vahendite kasutamise ja tööohutusevõtete osas; </w:t>
      </w:r>
    </w:p>
    <w:p w14:paraId="65D2D3A0" w14:textId="77777777" w:rsidR="00410CB4" w:rsidRPr="00655E9C" w:rsidRDefault="00410CB4" w:rsidP="003C5E75">
      <w:pPr>
        <w:pStyle w:val="Loendilik"/>
        <w:numPr>
          <w:ilvl w:val="1"/>
          <w:numId w:val="1"/>
        </w:numPr>
        <w:ind w:hanging="846"/>
        <w:jc w:val="both"/>
        <w:outlineLvl w:val="0"/>
      </w:pPr>
      <w:r w:rsidRPr="00655E9C">
        <w:t xml:space="preserve">vastutada töötamisel tööohutuse eest ja mitte lubada tuulemurrus töötada üheaegselt vähem kui kahel saemehel; </w:t>
      </w:r>
    </w:p>
    <w:p w14:paraId="640D90D7" w14:textId="77777777" w:rsidR="00410CB4" w:rsidRPr="00655E9C" w:rsidRDefault="00E828F6" w:rsidP="003C5E75">
      <w:pPr>
        <w:pStyle w:val="Loendilik"/>
        <w:numPr>
          <w:ilvl w:val="1"/>
          <w:numId w:val="1"/>
        </w:numPr>
        <w:ind w:hanging="846"/>
        <w:jc w:val="both"/>
        <w:outlineLvl w:val="0"/>
      </w:pPr>
      <w:r w:rsidRPr="00655E9C">
        <w:t>saata kolme päeva jooksul t</w:t>
      </w:r>
      <w:r w:rsidR="00410CB4" w:rsidRPr="00655E9C">
        <w:t>ellijale e-posti teel tead</w:t>
      </w:r>
      <w:r w:rsidR="0078771B" w:rsidRPr="00655E9C">
        <w:t>e</w:t>
      </w:r>
      <w:r w:rsidR="00410CB4" w:rsidRPr="00655E9C">
        <w:t xml:space="preserve"> oma töötajaga toimunud tööõnnetusest ning esitada tööõnnetuse k</w:t>
      </w:r>
      <w:r w:rsidRPr="00655E9C">
        <w:t>ohta täiendavat informatsiooni t</w:t>
      </w:r>
      <w:r w:rsidR="00410CB4" w:rsidRPr="00655E9C">
        <w:t xml:space="preserve">ellijalt saadud </w:t>
      </w:r>
      <w:r w:rsidR="00410CB4" w:rsidRPr="00655E9C">
        <w:lastRenderedPageBreak/>
        <w:t>teatise vormil, millel tuleb näidata järgmised andmed: tööõnnetuse toimumise aeg, töötaja ametinimetus, tehtav tööliik, tööõnnetuse raskusaste ja lühikirjeldus;</w:t>
      </w:r>
    </w:p>
    <w:p w14:paraId="777A81A3" w14:textId="57453382" w:rsidR="00410CB4" w:rsidRPr="00655E9C" w:rsidRDefault="00410CB4" w:rsidP="003C5E75">
      <w:pPr>
        <w:pStyle w:val="Loendilik"/>
        <w:numPr>
          <w:ilvl w:val="1"/>
          <w:numId w:val="1"/>
        </w:numPr>
        <w:ind w:hanging="846"/>
        <w:jc w:val="both"/>
        <w:outlineLvl w:val="0"/>
      </w:pPr>
      <w:r w:rsidRPr="00655E9C">
        <w:rPr>
          <w:noProof/>
        </w:rPr>
        <w:t xml:space="preserve">raiel ja kokkuveol järgida õigusakte ja teha kõik endast olenev, et vältida metsa tervisliku </w:t>
      </w:r>
      <w:r w:rsidRPr="00655E9C">
        <w:t>ja ümbritseva keskkonna seisundi halvenemist;</w:t>
      </w:r>
    </w:p>
    <w:p w14:paraId="31CC3BE2" w14:textId="77777777" w:rsidR="00410CB4" w:rsidRPr="00655E9C" w:rsidRDefault="00410CB4" w:rsidP="003C5E75">
      <w:pPr>
        <w:pStyle w:val="Loendilik"/>
        <w:numPr>
          <w:ilvl w:val="1"/>
          <w:numId w:val="1"/>
        </w:numPr>
        <w:ind w:hanging="846"/>
        <w:jc w:val="both"/>
        <w:outlineLvl w:val="0"/>
      </w:pPr>
      <w:r w:rsidRPr="00655E9C">
        <w:rPr>
          <w:noProof/>
        </w:rPr>
        <w:t>rakendada tehnoloogiaid, tehnilisi vahendeid ja töövõtteid, mis ei kahjusta kasvavat metsa, pinnast ning ümbritsevat keskkonda;</w:t>
      </w:r>
    </w:p>
    <w:p w14:paraId="032215B6" w14:textId="77777777" w:rsidR="00410CB4" w:rsidRPr="00655E9C" w:rsidRDefault="00410CB4" w:rsidP="003C5E75">
      <w:pPr>
        <w:pStyle w:val="Loendilik"/>
        <w:numPr>
          <w:ilvl w:val="1"/>
          <w:numId w:val="1"/>
        </w:numPr>
        <w:ind w:hanging="846"/>
        <w:jc w:val="both"/>
        <w:outlineLvl w:val="0"/>
      </w:pPr>
      <w:r w:rsidRPr="00655E9C">
        <w:rPr>
          <w:noProof/>
        </w:rPr>
        <w:t xml:space="preserve">kaitsta ja hoida metsa ning </w:t>
      </w:r>
      <w:r w:rsidRPr="00655E9C">
        <w:rPr>
          <w:noProof/>
          <w:snapToGrid w:val="0"/>
        </w:rPr>
        <w:t xml:space="preserve">täita metsades tuleohutuse nõudeid ning tulekahju puhkemisel informeerida koheselt Päästeameti häirekeskust </w:t>
      </w:r>
      <w:r w:rsidRPr="00655E9C">
        <w:rPr>
          <w:noProof/>
        </w:rPr>
        <w:t xml:space="preserve">(tel 112) </w:t>
      </w:r>
      <w:r w:rsidR="00E828F6" w:rsidRPr="00655E9C">
        <w:rPr>
          <w:noProof/>
          <w:snapToGrid w:val="0"/>
        </w:rPr>
        <w:t>ja t</w:t>
      </w:r>
      <w:r w:rsidRPr="00655E9C">
        <w:rPr>
          <w:noProof/>
          <w:snapToGrid w:val="0"/>
        </w:rPr>
        <w:t xml:space="preserve">ellijat; </w:t>
      </w:r>
    </w:p>
    <w:p w14:paraId="4DA79AF8" w14:textId="77777777" w:rsidR="00410CB4" w:rsidRPr="00655E9C" w:rsidRDefault="00410CB4" w:rsidP="003C5E75">
      <w:pPr>
        <w:pStyle w:val="Loendilik"/>
        <w:numPr>
          <w:ilvl w:val="1"/>
          <w:numId w:val="1"/>
        </w:numPr>
        <w:ind w:hanging="846"/>
        <w:jc w:val="both"/>
        <w:outlineLvl w:val="0"/>
      </w:pPr>
      <w:r w:rsidRPr="00655E9C">
        <w:t>kasutada</w:t>
      </w:r>
      <w:r w:rsidRPr="00655E9C" w:rsidDel="000D6BFB">
        <w:t xml:space="preserve"> </w:t>
      </w:r>
      <w:r w:rsidRPr="00655E9C">
        <w:t>ettevõttevä</w:t>
      </w:r>
      <w:r w:rsidR="00E828F6" w:rsidRPr="00655E9C">
        <w:t>liselt, sealhulgas suhtlemisel t</w:t>
      </w:r>
      <w:r w:rsidRPr="00655E9C">
        <w:t xml:space="preserve">ellijaga, töökeelena eesti keelt; </w:t>
      </w:r>
    </w:p>
    <w:p w14:paraId="31F0EA3F" w14:textId="77777777" w:rsidR="00410CB4" w:rsidRPr="00655E9C" w:rsidRDefault="00E828F6" w:rsidP="003C5E75">
      <w:pPr>
        <w:pStyle w:val="Loendilik"/>
        <w:numPr>
          <w:ilvl w:val="1"/>
          <w:numId w:val="1"/>
        </w:numPr>
        <w:ind w:hanging="846"/>
        <w:jc w:val="both"/>
        <w:outlineLvl w:val="0"/>
      </w:pPr>
      <w:r w:rsidRPr="00655E9C">
        <w:t>võtta koheselt ühendust l</w:t>
      </w:r>
      <w:r w:rsidR="00410CB4" w:rsidRPr="00655E9C">
        <w:t>epingu täitmist takistavate asjaolude ilmnemisel tööde üleandmise</w:t>
      </w:r>
      <w:r w:rsidRPr="00655E9C">
        <w:t xml:space="preserve"> akti koostanud praakeriga või t</w:t>
      </w:r>
      <w:r w:rsidR="00410CB4" w:rsidRPr="00655E9C">
        <w:t>ellija esindajaga;</w:t>
      </w:r>
    </w:p>
    <w:p w14:paraId="02574EAE" w14:textId="771C3E5E" w:rsidR="00410CB4" w:rsidRPr="00655E9C" w:rsidRDefault="00E828F6" w:rsidP="003C5E75">
      <w:pPr>
        <w:pStyle w:val="Loendilik"/>
        <w:numPr>
          <w:ilvl w:val="1"/>
          <w:numId w:val="1"/>
        </w:numPr>
        <w:ind w:hanging="846"/>
        <w:jc w:val="both"/>
        <w:outlineLvl w:val="0"/>
      </w:pPr>
      <w:r w:rsidRPr="00655E9C">
        <w:t>teatada t</w:t>
      </w:r>
      <w:r w:rsidR="00410CB4" w:rsidRPr="00655E9C">
        <w:t xml:space="preserve">ellijale kui tuleb tööle uus </w:t>
      </w:r>
      <w:r w:rsidR="000D762B">
        <w:t>giljotiini</w:t>
      </w:r>
      <w:r w:rsidR="00410CB4" w:rsidRPr="00655E9C">
        <w:t xml:space="preserve">- või kokkuveomasinaoperaator; </w:t>
      </w:r>
    </w:p>
    <w:p w14:paraId="41267506" w14:textId="39CA381F" w:rsidR="00953BCB" w:rsidRPr="00655E9C" w:rsidRDefault="00E828F6" w:rsidP="00454FAF">
      <w:pPr>
        <w:pStyle w:val="Loendilik"/>
        <w:numPr>
          <w:ilvl w:val="1"/>
          <w:numId w:val="1"/>
        </w:numPr>
        <w:ind w:hanging="846"/>
        <w:jc w:val="both"/>
        <w:outlineLvl w:val="0"/>
      </w:pPr>
      <w:r w:rsidRPr="00655E9C">
        <w:t>anda e-maksuametis tellijale volitus t</w:t>
      </w:r>
      <w:r w:rsidR="00BA4A10" w:rsidRPr="00655E9C">
        <w:t>öövõtja poolt töötamise registrisse esitatud andmetega tutvumiseks;</w:t>
      </w:r>
    </w:p>
    <w:p w14:paraId="1DC65D34" w14:textId="538890C9" w:rsidR="00A549A6" w:rsidRPr="00655E9C" w:rsidRDefault="009C5679" w:rsidP="003C5E75">
      <w:pPr>
        <w:pStyle w:val="Loendilik"/>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2C42FDE1" w14:textId="3B35AE98" w:rsidR="003C5E75" w:rsidRPr="00C9625D" w:rsidRDefault="0005383F" w:rsidP="003C5E75">
      <w:pPr>
        <w:pStyle w:val="Loendilik"/>
        <w:numPr>
          <w:ilvl w:val="1"/>
          <w:numId w:val="1"/>
        </w:numPr>
        <w:ind w:hanging="846"/>
        <w:jc w:val="both"/>
        <w:outlineLvl w:val="0"/>
        <w:rPr>
          <w:b/>
        </w:rPr>
      </w:pPr>
      <w:bookmarkStart w:id="6" w:name="_Ref52890347"/>
      <w:r w:rsidRPr="00C9625D">
        <w:rPr>
          <w:b/>
        </w:rPr>
        <w:t xml:space="preserve">asuda nõustumuse andmise teel sõlmitud lepingut </w:t>
      </w:r>
      <w:r w:rsidR="00D064CD" w:rsidRPr="00C9625D">
        <w:rPr>
          <w:b/>
        </w:rPr>
        <w:t xml:space="preserve">tellija poolt määratud ajal </w:t>
      </w:r>
      <w:r w:rsidRPr="00C9625D">
        <w:rPr>
          <w:b/>
        </w:rPr>
        <w:t>täitma, teostades selleks kõik alljärgnevad toimingud</w:t>
      </w:r>
      <w:r w:rsidR="00942646" w:rsidRPr="00C9625D">
        <w:rPr>
          <w:b/>
        </w:rPr>
        <w:t xml:space="preserve"> </w:t>
      </w:r>
      <w:r w:rsidR="00C40C08" w:rsidRPr="00C9625D">
        <w:rPr>
          <w:b/>
        </w:rPr>
        <w:t>tähtaegselt</w:t>
      </w:r>
      <w:r w:rsidRPr="00C9625D">
        <w:rPr>
          <w:b/>
        </w:rPr>
        <w:t>:</w:t>
      </w:r>
      <w:bookmarkEnd w:id="6"/>
    </w:p>
    <w:p w14:paraId="348C818A" w14:textId="5FE9F03F" w:rsidR="00525FEE" w:rsidRPr="00DD27CD" w:rsidRDefault="00525FEE" w:rsidP="00C9625D">
      <w:pPr>
        <w:pStyle w:val="Loendilik"/>
        <w:numPr>
          <w:ilvl w:val="2"/>
          <w:numId w:val="1"/>
        </w:numPr>
        <w:ind w:left="1145"/>
        <w:jc w:val="both"/>
        <w:outlineLvl w:val="0"/>
        <w:rPr>
          <w:b/>
        </w:rPr>
      </w:pPr>
      <w:r w:rsidRPr="00DD27CD">
        <w:rPr>
          <w:b/>
        </w:rPr>
        <w:t xml:space="preserve">näidata hiljemalt </w:t>
      </w:r>
      <w:r w:rsidR="00A91888" w:rsidRPr="00DD27CD">
        <w:rPr>
          <w:b/>
        </w:rPr>
        <w:t>2</w:t>
      </w:r>
      <w:r w:rsidRPr="00DD27CD">
        <w:rPr>
          <w:b/>
        </w:rPr>
        <w:t xml:space="preserve"> (</w:t>
      </w:r>
      <w:r w:rsidR="00A91888" w:rsidRPr="00DD27CD">
        <w:rPr>
          <w:b/>
        </w:rPr>
        <w:t>kahe</w:t>
      </w:r>
      <w:r w:rsidRPr="00DD27CD">
        <w:rPr>
          <w:b/>
        </w:rPr>
        <w:t xml:space="preserve">) nädala jooksul </w:t>
      </w:r>
      <w:r w:rsidR="00C9625D" w:rsidRPr="00DD27CD">
        <w:rPr>
          <w:b/>
        </w:rPr>
        <w:t xml:space="preserve">enne teenuse osutamise algust </w:t>
      </w:r>
      <w:r w:rsidRPr="00DD27CD">
        <w:rPr>
          <w:b/>
        </w:rPr>
        <w:t xml:space="preserve">tellijale ette lepingu alusel teenuste osutamiseks </w:t>
      </w:r>
      <w:r w:rsidR="00C9625D" w:rsidRPr="00DD27CD">
        <w:rPr>
          <w:b/>
        </w:rPr>
        <w:t xml:space="preserve">nõuetele vastav </w:t>
      </w:r>
      <w:r w:rsidRPr="00DD27CD">
        <w:rPr>
          <w:b/>
        </w:rPr>
        <w:t>kasutatav tehnika</w:t>
      </w:r>
      <w:r w:rsidR="00A91888" w:rsidRPr="00DD27CD">
        <w:rPr>
          <w:b/>
        </w:rPr>
        <w:t>.</w:t>
      </w:r>
    </w:p>
    <w:p w14:paraId="5DF258AC" w14:textId="2D05AA9E" w:rsidR="00737649" w:rsidRPr="00655E9C" w:rsidRDefault="00737649" w:rsidP="00A9775F"/>
    <w:p w14:paraId="3540B4F2" w14:textId="77777777" w:rsidR="00410CB4" w:rsidRPr="00655E9C" w:rsidRDefault="00410CB4" w:rsidP="003C5E75">
      <w:pPr>
        <w:pStyle w:val="Loendilik"/>
        <w:numPr>
          <w:ilvl w:val="0"/>
          <w:numId w:val="1"/>
        </w:numPr>
        <w:jc w:val="both"/>
        <w:outlineLvl w:val="0"/>
        <w:rPr>
          <w:b/>
        </w:rPr>
      </w:pPr>
      <w:r w:rsidRPr="00655E9C">
        <w:rPr>
          <w:b/>
        </w:rPr>
        <w:t>Sanktsioonid</w:t>
      </w:r>
    </w:p>
    <w:p w14:paraId="0E6A886D" w14:textId="65D79E43" w:rsidR="00410CB4" w:rsidRPr="00655E9C" w:rsidRDefault="00037D72" w:rsidP="003C5E75">
      <w:pPr>
        <w:pStyle w:val="Loendilik"/>
        <w:numPr>
          <w:ilvl w:val="1"/>
          <w:numId w:val="1"/>
        </w:numPr>
        <w:ind w:hanging="846"/>
        <w:jc w:val="both"/>
        <w:outlineLvl w:val="0"/>
      </w:pPr>
      <w:r w:rsidRPr="00655E9C">
        <w:rPr>
          <w:bCs/>
        </w:rPr>
        <w:t>Juhul, kui t</w:t>
      </w:r>
      <w:r w:rsidR="00410CB4" w:rsidRPr="00655E9C">
        <w:rPr>
          <w:bCs/>
        </w:rPr>
        <w:t>elli</w:t>
      </w:r>
      <w:r w:rsidRPr="00655E9C">
        <w:rPr>
          <w:bCs/>
        </w:rPr>
        <w:t>ja viivitab põhjendamatult t</w:t>
      </w:r>
      <w:r w:rsidR="00410CB4" w:rsidRPr="00655E9C">
        <w:rPr>
          <w:bCs/>
        </w:rPr>
        <w:t xml:space="preserve">öövõtja poolt esitatud arve tasumisega, on </w:t>
      </w:r>
      <w:r w:rsidR="0061535A" w:rsidRPr="00655E9C">
        <w:rPr>
          <w:bCs/>
        </w:rPr>
        <w:t>t</w:t>
      </w:r>
      <w:r w:rsidR="00410CB4" w:rsidRPr="00655E9C">
        <w:rPr>
          <w:bCs/>
        </w:rPr>
        <w:t xml:space="preserve">öövõtjal õigus nõuda viivist 0,15% viivitatud summast päevas iga tasumisega viivitatud päeva eest. </w:t>
      </w:r>
    </w:p>
    <w:p w14:paraId="28006F47" w14:textId="77777777" w:rsidR="00410CB4" w:rsidRPr="00655E9C" w:rsidRDefault="00037D72" w:rsidP="003C5E75">
      <w:pPr>
        <w:pStyle w:val="Loendilik"/>
        <w:numPr>
          <w:ilvl w:val="1"/>
          <w:numId w:val="1"/>
        </w:numPr>
        <w:ind w:hanging="846"/>
        <w:jc w:val="both"/>
        <w:outlineLvl w:val="0"/>
      </w:pPr>
      <w:r w:rsidRPr="00655E9C">
        <w:t>Juhul, kui tellija ei suuda tagada lepingu lisas määratud mahus t</w:t>
      </w:r>
      <w:r w:rsidR="00410CB4" w:rsidRPr="00655E9C">
        <w:t>ööde tegemiseks raielankide üleandmis</w:t>
      </w:r>
      <w:r w:rsidRPr="00655E9C">
        <w:t>t töövõtjale, on töövõtjal õigus nõuda t</w:t>
      </w:r>
      <w:r w:rsidR="00410CB4" w:rsidRPr="00655E9C">
        <w:t>ellijalt leppetrahvi üleandmisega viivitatud tööde maksumusest lageraie ja raadamise korral 6€/m</w:t>
      </w:r>
      <w:r w:rsidR="00410CB4" w:rsidRPr="00655E9C">
        <w:rPr>
          <w:vertAlign w:val="superscript"/>
        </w:rPr>
        <w:t>3</w:t>
      </w:r>
      <w:r w:rsidR="00410CB4" w:rsidRPr="00655E9C">
        <w:t xml:space="preserve"> ja teiste raiete korral 12€/m</w:t>
      </w:r>
      <w:r w:rsidR="00410CB4" w:rsidRPr="00655E9C">
        <w:rPr>
          <w:vertAlign w:val="superscript"/>
        </w:rPr>
        <w:t>3</w:t>
      </w:r>
      <w:r w:rsidR="00410CB4" w:rsidRPr="00655E9C">
        <w:t xml:space="preserve"> iga viivitatud m</w:t>
      </w:r>
      <w:r w:rsidR="00410CB4" w:rsidRPr="00655E9C">
        <w:rPr>
          <w:vertAlign w:val="superscript"/>
        </w:rPr>
        <w:t>3</w:t>
      </w:r>
      <w:r w:rsidRPr="00655E9C">
        <w:t xml:space="preserve"> eest l</w:t>
      </w:r>
      <w:r w:rsidR="00410CB4" w:rsidRPr="00655E9C">
        <w:t xml:space="preserve">epingu lisas sätestatud kuu möödumisel eelnenud kuu saamata jäänud mahu osas. </w:t>
      </w:r>
    </w:p>
    <w:p w14:paraId="33B9BAAE" w14:textId="1AF3A455" w:rsidR="00410CB4" w:rsidRPr="00655E9C" w:rsidRDefault="00037D72" w:rsidP="003C5E75">
      <w:pPr>
        <w:pStyle w:val="Loendilik"/>
        <w:numPr>
          <w:ilvl w:val="1"/>
          <w:numId w:val="1"/>
        </w:numPr>
        <w:ind w:hanging="846"/>
        <w:jc w:val="both"/>
        <w:outlineLvl w:val="0"/>
      </w:pPr>
      <w:r w:rsidRPr="00655E9C">
        <w:t>Tellija on kohustatud t</w:t>
      </w:r>
      <w:r w:rsidR="00410CB4" w:rsidRPr="00655E9C">
        <w:t xml:space="preserve">öövõtjale hüvitama kahjud ja kulud, mis tekkisid ebapiisavast </w:t>
      </w:r>
      <w:r w:rsidRPr="00655E9C">
        <w:t>raielangi piiride määramisest, t</w:t>
      </w:r>
      <w:r w:rsidR="00410CB4" w:rsidRPr="00655E9C">
        <w:t xml:space="preserve">ellija poolsest ebatäpsest dokumentide vormistamisest või vormistamata jätmisest vmt. </w:t>
      </w:r>
    </w:p>
    <w:p w14:paraId="0FF41D3C" w14:textId="34788D62" w:rsidR="0088440A" w:rsidRPr="00655E9C" w:rsidRDefault="0088440A" w:rsidP="003C5E75">
      <w:pPr>
        <w:pStyle w:val="Loendilik"/>
        <w:numPr>
          <w:ilvl w:val="1"/>
          <w:numId w:val="1"/>
        </w:numPr>
        <w:ind w:hanging="846"/>
        <w:jc w:val="both"/>
        <w:outlineLvl w:val="0"/>
      </w:pPr>
      <w:r w:rsidRPr="00655E9C">
        <w:t>Juhul, kui töövõtja ei asu lepingut täitma, st ei teosta lepingu punktis 13.</w:t>
      </w:r>
      <w:r w:rsidR="00DD3CA0">
        <w:t>52</w:t>
      </w:r>
      <w:r w:rsidRPr="00655E9C">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softHyphen/>
      </w:r>
      <w:r w:rsidRPr="00655E9C">
        <w:t>menetlusega ning nõuda töövõtjalt kahju hüvitamist.</w:t>
      </w:r>
    </w:p>
    <w:p w14:paraId="773B6E6A" w14:textId="77777777" w:rsidR="00410CB4" w:rsidRPr="00655E9C" w:rsidRDefault="00037D72" w:rsidP="003C5E75">
      <w:pPr>
        <w:pStyle w:val="Loendilik"/>
        <w:numPr>
          <w:ilvl w:val="1"/>
          <w:numId w:val="1"/>
        </w:numPr>
        <w:ind w:hanging="846"/>
        <w:jc w:val="both"/>
        <w:outlineLvl w:val="0"/>
      </w:pPr>
      <w:r w:rsidRPr="00655E9C">
        <w:t>Juhul, kui t</w:t>
      </w:r>
      <w:r w:rsidR="00410CB4" w:rsidRPr="00655E9C">
        <w:t>öövõtja ei lõpeta tööd töö üleandmise</w:t>
      </w:r>
      <w:r w:rsidRPr="00655E9C">
        <w:t xml:space="preserve"> aktis ettenähtud tähtajaks</w:t>
      </w:r>
      <w:r w:rsidR="000921F8" w:rsidRPr="00655E9C">
        <w:t>,</w:t>
      </w:r>
      <w:r w:rsidRPr="00655E9C">
        <w:t xml:space="preserve"> on t</w:t>
      </w:r>
      <w:r w:rsidR="00410CB4" w:rsidRPr="00655E9C">
        <w:t>ellijal õigus nõuda leppetrahvi lageraie ja raadamise korral 45€/m</w:t>
      </w:r>
      <w:r w:rsidR="00410CB4" w:rsidRPr="00655E9C">
        <w:rPr>
          <w:vertAlign w:val="superscript"/>
        </w:rPr>
        <w:t>3</w:t>
      </w:r>
      <w:r w:rsidR="00410CB4" w:rsidRPr="00655E9C">
        <w:t xml:space="preserve"> ja teiste raiete korral 32€/m</w:t>
      </w:r>
      <w:r w:rsidR="00410CB4" w:rsidRPr="00655E9C">
        <w:rPr>
          <w:vertAlign w:val="superscript"/>
        </w:rPr>
        <w:t>3</w:t>
      </w:r>
      <w:r w:rsidR="00410CB4" w:rsidRPr="00655E9C">
        <w:t xml:space="preserve"> iga ülestöötamata m</w:t>
      </w:r>
      <w:r w:rsidR="00410CB4" w:rsidRPr="00655E9C">
        <w:rPr>
          <w:vertAlign w:val="superscript"/>
        </w:rPr>
        <w:t>3</w:t>
      </w:r>
      <w:r w:rsidRPr="00655E9C">
        <w:t xml:space="preserve"> ulatuses. Samuti on t</w:t>
      </w:r>
      <w:r w:rsidR="00410CB4" w:rsidRPr="00655E9C">
        <w:t>ellijal</w:t>
      </w:r>
      <w:r w:rsidRPr="00655E9C">
        <w:t xml:space="preserve"> õigus vähendada ülestöötamata puidu koguse võrra l</w:t>
      </w:r>
      <w:r w:rsidR="00410CB4" w:rsidRPr="00655E9C">
        <w:t>epingu mahtu.</w:t>
      </w:r>
    </w:p>
    <w:p w14:paraId="4AFB135A" w14:textId="77777777" w:rsidR="00410CB4" w:rsidRPr="00655E9C" w:rsidRDefault="00037D72" w:rsidP="003C5E75">
      <w:pPr>
        <w:pStyle w:val="Loendilik"/>
        <w:numPr>
          <w:ilvl w:val="1"/>
          <w:numId w:val="1"/>
        </w:numPr>
        <w:ind w:hanging="846"/>
        <w:jc w:val="both"/>
        <w:outlineLvl w:val="0"/>
      </w:pPr>
      <w:r w:rsidRPr="00655E9C">
        <w:t>Juhul, kui t</w:t>
      </w:r>
      <w:r w:rsidR="00410CB4" w:rsidRPr="00655E9C">
        <w:t>öövõtja ei alus</w:t>
      </w:r>
      <w:r w:rsidRPr="00655E9C">
        <w:t>ta raielangil tööd 7 (seitsme) p</w:t>
      </w:r>
      <w:r w:rsidR="00410CB4" w:rsidRPr="00655E9C">
        <w:t xml:space="preserve">äeva jooksul peale töö üleandmise aktis ettenähtud </w:t>
      </w:r>
      <w:r w:rsidRPr="00655E9C">
        <w:t>tööde alustamise tähtpäeva, on t</w:t>
      </w:r>
      <w:r w:rsidR="00410CB4" w:rsidRPr="00655E9C">
        <w:t xml:space="preserve">ellijal õigus </w:t>
      </w:r>
      <w:r w:rsidRPr="00655E9C">
        <w:t>anda töö teisele tegijale ning t</w:t>
      </w:r>
      <w:r w:rsidR="00410CB4" w:rsidRPr="00655E9C">
        <w:t>ellijal on õigus vähendada raielangi</w:t>
      </w:r>
      <w:r w:rsidRPr="00655E9C">
        <w:t>lt saadava puidu koguse võrra l</w:t>
      </w:r>
      <w:r w:rsidR="00410CB4" w:rsidRPr="00655E9C">
        <w:t xml:space="preserve">epingu mahtu. </w:t>
      </w:r>
    </w:p>
    <w:p w14:paraId="1D2251D8" w14:textId="77777777" w:rsidR="00410CB4" w:rsidRPr="00655E9C" w:rsidRDefault="00037D72" w:rsidP="003C5E75">
      <w:pPr>
        <w:pStyle w:val="Loendilik"/>
        <w:numPr>
          <w:ilvl w:val="1"/>
          <w:numId w:val="1"/>
        </w:numPr>
        <w:ind w:hanging="846"/>
        <w:jc w:val="both"/>
        <w:outlineLvl w:val="0"/>
      </w:pPr>
      <w:r w:rsidRPr="00655E9C">
        <w:lastRenderedPageBreak/>
        <w:t>Juhul, kui t</w:t>
      </w:r>
      <w:r w:rsidR="00410CB4" w:rsidRPr="00655E9C">
        <w:t>öövõtja ei lõpe</w:t>
      </w:r>
      <w:r w:rsidRPr="00655E9C">
        <w:t>ta raielangil tööd 7 (seitsme) p</w:t>
      </w:r>
      <w:r w:rsidR="00410CB4" w:rsidRPr="00655E9C">
        <w:t>äeva jooksul peale töö üleandmise aktis ett</w:t>
      </w:r>
      <w:r w:rsidRPr="00655E9C">
        <w:t>enähtud lõpetamise tähtaega</w:t>
      </w:r>
      <w:r w:rsidR="000921F8" w:rsidRPr="00655E9C">
        <w:t>,</w:t>
      </w:r>
      <w:r w:rsidRPr="00655E9C">
        <w:t xml:space="preserve"> on t</w:t>
      </w:r>
      <w:r w:rsidR="00410CB4" w:rsidRPr="00655E9C">
        <w:t>ellijal õigu</w:t>
      </w:r>
      <w:r w:rsidRPr="00655E9C">
        <w:t>s anda töö teisele tegijale ja töövõtjal ei ole õigust nõuda t</w:t>
      </w:r>
      <w:r w:rsidR="00410CB4" w:rsidRPr="00655E9C">
        <w:t>ellijalt tasu senini sellel raielangil tehtud tööde osas.</w:t>
      </w:r>
    </w:p>
    <w:p w14:paraId="48AA7F65" w14:textId="25A9A9DE" w:rsidR="00410CB4" w:rsidRPr="00655E9C" w:rsidRDefault="00037D72" w:rsidP="003C5E75">
      <w:pPr>
        <w:pStyle w:val="Loendilik"/>
        <w:numPr>
          <w:ilvl w:val="1"/>
          <w:numId w:val="1"/>
        </w:numPr>
        <w:ind w:hanging="846"/>
        <w:jc w:val="both"/>
        <w:outlineLvl w:val="0"/>
      </w:pPr>
      <w:r w:rsidRPr="00655E9C">
        <w:t>Juhul, kui t</w:t>
      </w:r>
      <w:r w:rsidR="00410CB4" w:rsidRPr="00655E9C">
        <w:t>ellijal on pretensioone sorteerimise kvaliteedi, markeerimise või lad</w:t>
      </w:r>
      <w:r w:rsidRPr="00655E9C">
        <w:t>ustamise osas, mis on tekkinud töövõtja süül, määrab tellija t</w:t>
      </w:r>
      <w:r w:rsidR="00410CB4" w:rsidRPr="00655E9C">
        <w:t xml:space="preserve">öövõtjale tähtaja puuduste kõrvaldamiseks. Juhul, kui puudusi ei kõrvaldata nimetatud tähtajaks või puudusi </w:t>
      </w:r>
      <w:r w:rsidRPr="00655E9C">
        <w:t>ei ole võimalik kõrvaldada, on tellijal õigus nõuda l</w:t>
      </w:r>
      <w:r w:rsidR="00410CB4" w:rsidRPr="00655E9C">
        <w:t>eppetrahvi tehtu</w:t>
      </w:r>
      <w:r w:rsidRPr="00655E9C">
        <w:t>d kahju ulatuses või vähendada l</w:t>
      </w:r>
      <w:r w:rsidR="00410CB4" w:rsidRPr="00655E9C">
        <w:t xml:space="preserve">epingu mahtu või õigus nõuda tekitatud kahju hüvitamist muul moel. </w:t>
      </w:r>
    </w:p>
    <w:p w14:paraId="4FE61ACF" w14:textId="77777777" w:rsidR="00410CB4" w:rsidRPr="00655E9C" w:rsidRDefault="00037D72" w:rsidP="003C5E75">
      <w:pPr>
        <w:pStyle w:val="Loendilik"/>
        <w:numPr>
          <w:ilvl w:val="1"/>
          <w:numId w:val="1"/>
        </w:numPr>
        <w:ind w:hanging="846"/>
        <w:jc w:val="both"/>
        <w:outlineLvl w:val="0"/>
      </w:pPr>
      <w:r w:rsidRPr="00655E9C">
        <w:t>Juhul, kui t</w:t>
      </w:r>
      <w:r w:rsidR="00410CB4" w:rsidRPr="00655E9C">
        <w:t>el</w:t>
      </w:r>
      <w:r w:rsidRPr="00655E9C">
        <w:t>lijal tekib pretensioone t</w:t>
      </w:r>
      <w:r w:rsidR="00410CB4" w:rsidRPr="00655E9C">
        <w:t>öövõtja poolt kasutatavale tehnikale, tarkvarale või operaatori</w:t>
      </w:r>
      <w:r w:rsidRPr="00655E9C">
        <w:t>te kvalifikatsioonile akteerib t</w:t>
      </w:r>
      <w:r w:rsidR="00410CB4" w:rsidRPr="00655E9C">
        <w:t xml:space="preserve">ellija selle mittevastavusena ning määrab tähtaja puuduste kõrvaldamiseks, vajadusel tööd seniks peatatakse. </w:t>
      </w:r>
    </w:p>
    <w:p w14:paraId="01EEA78C" w14:textId="77777777" w:rsidR="00410CB4" w:rsidRPr="00655E9C" w:rsidRDefault="00410CB4" w:rsidP="003C5E75">
      <w:pPr>
        <w:pStyle w:val="Loendilik"/>
        <w:numPr>
          <w:ilvl w:val="1"/>
          <w:numId w:val="1"/>
        </w:numPr>
        <w:ind w:hanging="846"/>
        <w:jc w:val="both"/>
        <w:outlineLvl w:val="0"/>
      </w:pPr>
      <w:r w:rsidRPr="00655E9C">
        <w:t>Juh</w:t>
      </w:r>
      <w:r w:rsidR="00037D72" w:rsidRPr="00655E9C">
        <w:t>ul, kui tööde vastuvõtmisel on t</w:t>
      </w:r>
      <w:r w:rsidRPr="00655E9C">
        <w:t>ellijal pretensioone kokku lepitud tööde n</w:t>
      </w:r>
      <w:r w:rsidR="00037D72" w:rsidRPr="00655E9C">
        <w:t>õuetekohasuse kohta, määrab ta t</w:t>
      </w:r>
      <w:r w:rsidRPr="00655E9C">
        <w:t>öövõtjale tähtaja puuduste kõrvaldamiseks ning samavõrra lükkub edasi tööde eest</w:t>
      </w:r>
      <w:r w:rsidR="00037D72" w:rsidRPr="00655E9C">
        <w:t xml:space="preserve"> tasumise kohustus. Juhul, kui t</w:t>
      </w:r>
      <w:r w:rsidRPr="00655E9C">
        <w:t>öövõtja ei kõrvalda p</w:t>
      </w:r>
      <w:r w:rsidR="00037D72" w:rsidRPr="00655E9C">
        <w:t>uudusi nimetatud tähtajaks, on tellijal õigus alandada p</w:t>
      </w:r>
      <w:r w:rsidRPr="00655E9C">
        <w:t xml:space="preserve">oolte vahel kokku lepitud tööde maksumust ning nõuda tekitatud kahju hüvitamist. Tasu alandamise ulatus </w:t>
      </w:r>
      <w:r w:rsidR="00037D72" w:rsidRPr="00655E9C">
        <w:t>(summa) sätestatakse t</w:t>
      </w:r>
      <w:r w:rsidR="00DC6910" w:rsidRPr="00655E9C">
        <w:t>ellija poolt koostatud kirjas.</w:t>
      </w:r>
      <w:r w:rsidRPr="00655E9C">
        <w:t xml:space="preserve"> Juhul, kui puudusi </w:t>
      </w:r>
      <w:r w:rsidR="00037D72" w:rsidRPr="00655E9C">
        <w:t>ei ole võimalik kõrvaldada, on t</w:t>
      </w:r>
      <w:r w:rsidRPr="00655E9C">
        <w:t>ellijal õigus tekitatud kahju maha arvestada tasumisele kuuluvast summast. Sellisteks kahjudeks võivad olla:</w:t>
      </w:r>
    </w:p>
    <w:p w14:paraId="454EC47C" w14:textId="77777777" w:rsidR="00410CB4" w:rsidRPr="00655E9C" w:rsidRDefault="00410CB4" w:rsidP="003C5E75">
      <w:pPr>
        <w:pStyle w:val="Loendilik"/>
        <w:numPr>
          <w:ilvl w:val="2"/>
          <w:numId w:val="1"/>
        </w:numPr>
        <w:ind w:hanging="1440"/>
        <w:jc w:val="both"/>
        <w:outlineLvl w:val="0"/>
      </w:pPr>
      <w:r w:rsidRPr="00655E9C">
        <w:t>puidu ladustamine sorteerimata või hal</w:t>
      </w:r>
      <w:r w:rsidR="00037D72" w:rsidRPr="00655E9C">
        <w:t>vasti sorteeritult, mis tingib t</w:t>
      </w:r>
      <w:r w:rsidRPr="00655E9C">
        <w:t xml:space="preserve">ellija täiendavaid kulutusi puidu sorteerimisel; </w:t>
      </w:r>
    </w:p>
    <w:p w14:paraId="79D4A5CE" w14:textId="052B02A2" w:rsidR="00410CB4" w:rsidRPr="009615A2" w:rsidRDefault="00410CB4" w:rsidP="003C5E75">
      <w:pPr>
        <w:pStyle w:val="Loendilik"/>
        <w:numPr>
          <w:ilvl w:val="2"/>
          <w:numId w:val="1"/>
        </w:numPr>
        <w:ind w:hanging="1440"/>
        <w:jc w:val="both"/>
        <w:outlineLvl w:val="0"/>
      </w:pPr>
      <w:r w:rsidRPr="009615A2">
        <w:t>puidu kvaliteedi kahjustamine raiel ja/või kokkuveol (lõkketahm</w:t>
      </w:r>
      <w:r w:rsidR="00552550" w:rsidRPr="009615A2">
        <w:t xml:space="preserve">, </w:t>
      </w:r>
      <w:r w:rsidR="00D80EA5" w:rsidRPr="009615A2">
        <w:t>energiapuidu virnas on mulda</w:t>
      </w:r>
      <w:r w:rsidRPr="009615A2">
        <w:t xml:space="preserve"> jms).</w:t>
      </w:r>
    </w:p>
    <w:p w14:paraId="6DE9CB17" w14:textId="77777777" w:rsidR="00410CB4" w:rsidRPr="00655E9C" w:rsidRDefault="00037D72" w:rsidP="003C5E75">
      <w:pPr>
        <w:pStyle w:val="Loendilik"/>
        <w:numPr>
          <w:ilvl w:val="1"/>
          <w:numId w:val="1"/>
        </w:numPr>
        <w:ind w:hanging="846"/>
        <w:jc w:val="both"/>
        <w:outlineLvl w:val="0"/>
      </w:pPr>
      <w:r w:rsidRPr="00655E9C">
        <w:t>Juhul, kui töövõtja ei nõustu t</w:t>
      </w:r>
      <w:r w:rsidR="00410CB4" w:rsidRPr="00655E9C">
        <w:t>ellija pretensioonidega, võib ta nõuda ekspertiisi määra</w:t>
      </w:r>
      <w:r w:rsidRPr="00655E9C">
        <w:t>mist. Ekspertiisi kulud kannab t</w:t>
      </w:r>
      <w:r w:rsidR="00410CB4" w:rsidRPr="00655E9C">
        <w:t>öövõtja.</w:t>
      </w:r>
      <w:r w:rsidRPr="00655E9C">
        <w:t xml:space="preserve"> Juhul, kui ekspertiis tõestab t</w:t>
      </w:r>
      <w:r w:rsidR="00410CB4" w:rsidRPr="00655E9C">
        <w:t>ellija pr</w:t>
      </w:r>
      <w:r w:rsidRPr="00655E9C">
        <w:t>etensioonide alusetust, on t</w:t>
      </w:r>
      <w:r w:rsidR="00410CB4" w:rsidRPr="00655E9C">
        <w:t>öö</w:t>
      </w:r>
      <w:r w:rsidRPr="00655E9C">
        <w:t>võtjal õigus ekspertiisi kulud t</w:t>
      </w:r>
      <w:r w:rsidR="00410CB4" w:rsidRPr="00655E9C">
        <w:t xml:space="preserve">ellijalt sisse nõuda. </w:t>
      </w:r>
    </w:p>
    <w:p w14:paraId="3D2129EA" w14:textId="77777777" w:rsidR="00410CB4" w:rsidRPr="00655E9C" w:rsidRDefault="00037D72" w:rsidP="003C5E75">
      <w:pPr>
        <w:pStyle w:val="Loendilik"/>
        <w:numPr>
          <w:ilvl w:val="1"/>
          <w:numId w:val="1"/>
        </w:numPr>
        <w:ind w:hanging="846"/>
        <w:jc w:val="both"/>
        <w:outlineLvl w:val="0"/>
      </w:pPr>
      <w:r w:rsidRPr="00655E9C">
        <w:t>Juhul, kui töövõtja esitab tellijale valeandmeid, on tellijal õigus l</w:t>
      </w:r>
      <w:r w:rsidR="00410CB4" w:rsidRPr="00655E9C">
        <w:t>eping ilma etteteatamisajata ennetähtaegselt üles öelda ja/või nõuda tekitatud kahju hüvitamist.</w:t>
      </w:r>
    </w:p>
    <w:p w14:paraId="3C51D9E3" w14:textId="77777777" w:rsidR="00410CB4" w:rsidRPr="00655E9C" w:rsidRDefault="00410CB4" w:rsidP="003C5E75">
      <w:pPr>
        <w:pStyle w:val="Loendilik"/>
        <w:numPr>
          <w:ilvl w:val="1"/>
          <w:numId w:val="1"/>
        </w:numPr>
        <w:ind w:hanging="846"/>
        <w:jc w:val="both"/>
        <w:outlineLvl w:val="0"/>
      </w:pPr>
      <w:r w:rsidRPr="00655E9C">
        <w:t>Tellijal on õ</w:t>
      </w:r>
      <w:r w:rsidR="00037D72" w:rsidRPr="00655E9C">
        <w:t>igus leppetrahv maha arvestada t</w:t>
      </w:r>
      <w:r w:rsidRPr="00655E9C">
        <w:t xml:space="preserve">öövõtjale tasumisele kuuluvast summast. </w:t>
      </w:r>
    </w:p>
    <w:p w14:paraId="2B20B82D" w14:textId="77777777" w:rsidR="00410CB4" w:rsidRPr="00655E9C" w:rsidRDefault="00037D72" w:rsidP="003C5E75">
      <w:pPr>
        <w:pStyle w:val="Loendilik"/>
        <w:numPr>
          <w:ilvl w:val="1"/>
          <w:numId w:val="1"/>
        </w:numPr>
        <w:ind w:hanging="846"/>
        <w:jc w:val="both"/>
        <w:outlineLvl w:val="0"/>
      </w:pPr>
      <w:r w:rsidRPr="00655E9C">
        <w:t>Juhul, kui t</w:t>
      </w:r>
      <w:r w:rsidR="00410CB4" w:rsidRPr="00655E9C">
        <w:t>ellija on esitanud leppetra</w:t>
      </w:r>
      <w:r w:rsidRPr="00655E9C">
        <w:t>hvi või kahju hüvitamise nõude töövõtjale, ei ole kohustatud t</w:t>
      </w:r>
      <w:r w:rsidR="00410CB4" w:rsidRPr="00655E9C">
        <w:t>ellija t</w:t>
      </w:r>
      <w:r w:rsidRPr="00655E9C">
        <w:t>asuma ühegi töö eest enne, kui t</w:t>
      </w:r>
      <w:r w:rsidR="00410CB4" w:rsidRPr="00655E9C">
        <w:t>öövõtja on tasunud leppetrahvi või hüvitanud kahju. Tööv</w:t>
      </w:r>
      <w:r w:rsidRPr="00655E9C">
        <w:t>õtjal puudub õigus samaaegselt t</w:t>
      </w:r>
      <w:r w:rsidR="00410CB4" w:rsidRPr="00655E9C">
        <w:t xml:space="preserve">ellija suhtes rakendada sanktsioone sellel ajal tasumata summade osas. </w:t>
      </w:r>
    </w:p>
    <w:p w14:paraId="2146609B" w14:textId="77777777" w:rsidR="00410CB4" w:rsidRPr="00655E9C" w:rsidRDefault="00037D72" w:rsidP="003C5E75">
      <w:pPr>
        <w:pStyle w:val="Loendilik"/>
        <w:numPr>
          <w:ilvl w:val="1"/>
          <w:numId w:val="1"/>
        </w:numPr>
        <w:ind w:hanging="846"/>
        <w:jc w:val="both"/>
        <w:outlineLvl w:val="0"/>
      </w:pPr>
      <w:r w:rsidRPr="00655E9C">
        <w:t>Juhul, kui töövõtja ei täida l</w:t>
      </w:r>
      <w:r w:rsidR="00410CB4" w:rsidRPr="00655E9C">
        <w:t>epinguga talle pandud mistahes kohustusi, mille sanktsioone ei o</w:t>
      </w:r>
      <w:r w:rsidRPr="00655E9C">
        <w:t>le eraldi välja toodud, määrab t</w:t>
      </w:r>
      <w:r w:rsidR="00410CB4" w:rsidRPr="00655E9C">
        <w:t>elli</w:t>
      </w:r>
      <w:r w:rsidRPr="00655E9C">
        <w:t>ja t</w:t>
      </w:r>
      <w:r w:rsidR="00410CB4" w:rsidRPr="00655E9C">
        <w:t xml:space="preserve">öövõtjale tähtaja puuduste </w:t>
      </w:r>
      <w:r w:rsidRPr="00655E9C">
        <w:t>kõrvaldamiseks. Tellija esitab t</w:t>
      </w:r>
      <w:r w:rsidR="00410CB4" w:rsidRPr="00655E9C">
        <w:t>öövõtjale selle kohase</w:t>
      </w:r>
      <w:r w:rsidRPr="00655E9C">
        <w:t xml:space="preserve"> teate kirjalikult. Juhul, kui t</w:t>
      </w:r>
      <w:r w:rsidR="00410CB4" w:rsidRPr="00655E9C">
        <w:t>öövõtja ei kõrvalda p</w:t>
      </w:r>
      <w:r w:rsidRPr="00655E9C">
        <w:t>uudusid nimetatud tähtajaks</w:t>
      </w:r>
      <w:r w:rsidR="000921F8" w:rsidRPr="00655E9C">
        <w:t>,</w:t>
      </w:r>
      <w:r w:rsidRPr="00655E9C">
        <w:t xml:space="preserve"> on t</w:t>
      </w:r>
      <w:r w:rsidR="00410CB4" w:rsidRPr="00655E9C">
        <w:t>ellijal õigus nõuda t</w:t>
      </w:r>
      <w:r w:rsidRPr="00655E9C">
        <w:t>ekitatud kahjude hüvitamist ja l</w:t>
      </w:r>
      <w:r w:rsidR="00410CB4" w:rsidRPr="00655E9C">
        <w:t>eping ühepoolselt ilma etteteatamise tähtajata üles öelda.</w:t>
      </w:r>
    </w:p>
    <w:p w14:paraId="23F4CE03" w14:textId="47DA9AD0" w:rsidR="00A52E46" w:rsidRPr="00655E9C" w:rsidRDefault="00A52E46" w:rsidP="003C5E75">
      <w:pPr>
        <w:pStyle w:val="Loendilik"/>
        <w:numPr>
          <w:ilvl w:val="1"/>
          <w:numId w:val="1"/>
        </w:numPr>
        <w:ind w:hanging="846"/>
        <w:jc w:val="both"/>
        <w:outlineLvl w:val="0"/>
      </w:pPr>
      <w:r w:rsidRPr="00655E9C">
        <w:t>Juhul,</w:t>
      </w:r>
      <w:r w:rsidR="00037D72" w:rsidRPr="00655E9C">
        <w:t xml:space="preserve"> kui t</w:t>
      </w:r>
      <w:r w:rsidRPr="00655E9C">
        <w:t xml:space="preserve">öövõtjal puuduvad </w:t>
      </w:r>
      <w:r w:rsidR="00EA7950" w:rsidRPr="00655E9C">
        <w:t xml:space="preserve">tähtaegselt </w:t>
      </w:r>
      <w:r w:rsidR="00037D72" w:rsidRPr="00655E9C">
        <w:t>l</w:t>
      </w:r>
      <w:r w:rsidRPr="00655E9C">
        <w:t xml:space="preserve">epingus kokkulepitud mahtude täitmiseks </w:t>
      </w:r>
      <w:r w:rsidR="00EA7950" w:rsidRPr="00655E9C">
        <w:t>harvesteri-</w:t>
      </w:r>
      <w:r w:rsidR="000D762B">
        <w:t xml:space="preserve"> ja </w:t>
      </w:r>
      <w:r w:rsidRPr="00655E9C">
        <w:t>forvarderioperaatori kutse</w:t>
      </w:r>
      <w:r w:rsidR="00037D72" w:rsidRPr="00655E9C">
        <w:t>tunnistust omavad töötajad, on tellijal õigus l</w:t>
      </w:r>
      <w:r w:rsidRPr="00655E9C">
        <w:t>eping ilma etteteatamisajata ennetähtaegselt üles öelda ja nõuda tekitatud kahju hüvitamist</w:t>
      </w:r>
      <w:r w:rsidR="00DC6910" w:rsidRPr="00655E9C">
        <w:t>.</w:t>
      </w:r>
    </w:p>
    <w:p w14:paraId="0190094F" w14:textId="77777777" w:rsidR="0041675D" w:rsidRPr="00655E9C" w:rsidRDefault="00037D72" w:rsidP="003C5E75">
      <w:pPr>
        <w:pStyle w:val="Loendilik"/>
        <w:numPr>
          <w:ilvl w:val="1"/>
          <w:numId w:val="1"/>
        </w:numPr>
        <w:ind w:hanging="846"/>
        <w:jc w:val="both"/>
        <w:outlineLvl w:val="0"/>
      </w:pPr>
      <w:r w:rsidRPr="00655E9C">
        <w:t>Juhul, kui tellija on korduvalt kasutanud töövõtja suhtes sanktsioone, on tellijal õigus l</w:t>
      </w:r>
      <w:r w:rsidR="00410CB4" w:rsidRPr="00655E9C">
        <w:t xml:space="preserve">eping ühepoolselt ilma etteteatamise tähtajata üles öelda või </w:t>
      </w:r>
      <w:r w:rsidRPr="00655E9C">
        <w:t>vähendada sanktsiooni ulatuses l</w:t>
      </w:r>
      <w:r w:rsidR="00410CB4" w:rsidRPr="00655E9C">
        <w:t>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oendilik"/>
        <w:numPr>
          <w:ilvl w:val="0"/>
          <w:numId w:val="1"/>
        </w:numPr>
        <w:jc w:val="both"/>
        <w:outlineLvl w:val="0"/>
        <w:rPr>
          <w:b/>
        </w:rPr>
      </w:pPr>
      <w:r w:rsidRPr="00655E9C">
        <w:rPr>
          <w:b/>
          <w:bCs/>
        </w:rPr>
        <w:t>Lepingu rikkumise vabandatavus</w:t>
      </w:r>
    </w:p>
    <w:p w14:paraId="5177AD3B" w14:textId="77777777" w:rsidR="00DA2FD9" w:rsidRPr="007C1A11" w:rsidRDefault="00DA2FD9" w:rsidP="00DA2FD9">
      <w:pPr>
        <w:pStyle w:val="Loendilik"/>
        <w:numPr>
          <w:ilvl w:val="1"/>
          <w:numId w:val="1"/>
        </w:numPr>
        <w:ind w:hanging="846"/>
        <w:jc w:val="both"/>
        <w:outlineLvl w:val="0"/>
      </w:pPr>
      <w:r w:rsidRPr="007C1A11">
        <w:t xml:space="preserve">Lepingu pool on vabastatud vastutusest oma kohustuste rikkumisega tekitatud kahju eest ja viiviste ning trahvide tasumisest ning muudest sanktsioonidest, kui kohustuse rikkumine on tingitud mõne vääramatu jõuna käsitletavate asjaolude esinemisest. </w:t>
      </w:r>
      <w:r w:rsidRPr="007C1A11">
        <w:lastRenderedPageBreak/>
        <w:t xml:space="preserve">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w:t>
      </w:r>
      <w:r w:rsidRPr="00D1202E">
        <w:t xml:space="preserve">poolte </w:t>
      </w:r>
      <w:r w:rsidRPr="007C1A11">
        <w:t xml:space="preserve">lepingust tulenevate kohustuste täitmist ning </w:t>
      </w:r>
      <w:r>
        <w:t>nende</w:t>
      </w:r>
      <w:r w:rsidRPr="007C1A11">
        <w:t xml:space="preserve"> kohustuste asendamine uutega ei ole ka mõistlike jõupingutuste tegemise korral võimalik. </w:t>
      </w:r>
    </w:p>
    <w:p w14:paraId="773D9BCE" w14:textId="6679D438" w:rsidR="00DA2FD9" w:rsidRPr="007C1A11" w:rsidRDefault="00DA2FD9" w:rsidP="00DA2FD9">
      <w:pPr>
        <w:pStyle w:val="Loendilik"/>
        <w:numPr>
          <w:ilvl w:val="1"/>
          <w:numId w:val="1"/>
        </w:numPr>
        <w:ind w:hanging="846"/>
        <w:jc w:val="both"/>
        <w:outlineLvl w:val="0"/>
      </w:pPr>
      <w:r w:rsidRPr="007C1A11">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7C1A11" w:rsidRDefault="00DA2FD9" w:rsidP="00DA2FD9">
      <w:pPr>
        <w:pStyle w:val="Loendilik"/>
        <w:numPr>
          <w:ilvl w:val="1"/>
          <w:numId w:val="1"/>
        </w:numPr>
        <w:ind w:hanging="846"/>
        <w:jc w:val="both"/>
        <w:outlineLvl w:val="0"/>
      </w:pPr>
      <w:r w:rsidRPr="007C1A11">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7C1A11" w:rsidRDefault="00DA2FD9" w:rsidP="00DA2FD9">
      <w:pPr>
        <w:pStyle w:val="Loendilik"/>
        <w:numPr>
          <w:ilvl w:val="1"/>
          <w:numId w:val="1"/>
        </w:numPr>
        <w:ind w:hanging="846"/>
        <w:jc w:val="both"/>
        <w:outlineLvl w:val="0"/>
      </w:pPr>
      <w:r>
        <w:t>V</w:t>
      </w:r>
      <w:r w:rsidRPr="007C1A11">
        <w:t>ääramatu jõud ei vabasta poolt kohustusest võtta tarvitusele kõik võimalikud abinõud oma kohustuse rikkumisega tekitatava kahju vältimiseks või vähendamiseks.</w:t>
      </w:r>
    </w:p>
    <w:p w14:paraId="01DAEE6B" w14:textId="0CA45C01" w:rsidR="00DA2FD9" w:rsidRDefault="00DA2FD9" w:rsidP="00DA2FD9">
      <w:pPr>
        <w:pStyle w:val="Loendilik"/>
        <w:numPr>
          <w:ilvl w:val="1"/>
          <w:numId w:val="1"/>
        </w:numPr>
        <w:ind w:hanging="846"/>
        <w:jc w:val="both"/>
        <w:outlineLvl w:val="0"/>
      </w:pPr>
      <w:r w:rsidRPr="007C1A11">
        <w:t>Kui vääramatu jõu asjaolud kestavad üle 90 (üheksakümne) päeva, on poolel, kelle</w:t>
      </w:r>
      <w:r>
        <w:t xml:space="preserve"> </w:t>
      </w:r>
      <w:r w:rsidRPr="007C1A11">
        <w:t xml:space="preserve">kohustuste täitmine on takistatud, õigus leping ühepoolselt vääramatu jõu tõttu lõpetada.  </w:t>
      </w:r>
    </w:p>
    <w:p w14:paraId="52CD2518" w14:textId="77777777" w:rsidR="003C5E75" w:rsidRPr="00655E9C" w:rsidRDefault="003C5E75" w:rsidP="003C5E75">
      <w:pPr>
        <w:pStyle w:val="Loendilik"/>
        <w:ind w:left="846"/>
        <w:jc w:val="both"/>
        <w:outlineLvl w:val="0"/>
      </w:pPr>
    </w:p>
    <w:p w14:paraId="7B647444" w14:textId="50184A91" w:rsidR="00824FAA" w:rsidRPr="00655E9C" w:rsidRDefault="00824FAA" w:rsidP="003C5E75">
      <w:pPr>
        <w:pStyle w:val="Loendilik"/>
        <w:numPr>
          <w:ilvl w:val="0"/>
          <w:numId w:val="1"/>
        </w:numPr>
        <w:jc w:val="both"/>
        <w:outlineLvl w:val="0"/>
      </w:pPr>
      <w:r w:rsidRPr="00655E9C">
        <w:rPr>
          <w:b/>
          <w:bCs/>
        </w:rPr>
        <w:t>Lepingu kehtivus, lõppemine ja lõpetamine</w:t>
      </w:r>
      <w:r w:rsidRPr="00655E9C">
        <w:rPr>
          <w:b/>
        </w:rPr>
        <w:t xml:space="preserve"> </w:t>
      </w:r>
    </w:p>
    <w:p w14:paraId="57CD3FB3" w14:textId="1DC35B2F" w:rsidR="00824FAA" w:rsidRPr="00655E9C" w:rsidRDefault="00824FAA" w:rsidP="003C5E75">
      <w:pPr>
        <w:pStyle w:val="Loendilik"/>
        <w:numPr>
          <w:ilvl w:val="1"/>
          <w:numId w:val="1"/>
        </w:numPr>
        <w:ind w:hanging="846"/>
        <w:jc w:val="both"/>
        <w:outlineLvl w:val="0"/>
      </w:pPr>
      <w:r w:rsidRPr="00655E9C">
        <w:t xml:space="preserve">Leping </w:t>
      </w:r>
      <w:r w:rsidRPr="00672C00">
        <w:t xml:space="preserve">kehtib </w:t>
      </w:r>
      <w:sdt>
        <w:sdtPr>
          <w:id w:val="2137918197"/>
          <w:placeholder>
            <w:docPart w:val="9E4C1B30451E4A21A48EC199F83503FC"/>
          </w:placeholder>
          <w:date>
            <w:dateFormat w:val="d.MM.yyyy"/>
            <w:lid w:val="et-EE"/>
            <w:storeMappedDataAs w:val="dateTime"/>
            <w:calendar w:val="gregorian"/>
          </w:date>
        </w:sdtPr>
        <w:sdtEndPr/>
        <w:sdtContent>
          <w:r w:rsidR="00230C16" w:rsidRPr="00224C48">
            <w:t>[Vali kuupäev]</w:t>
          </w:r>
        </w:sdtContent>
      </w:sdt>
      <w:r w:rsidR="00230C16" w:rsidRPr="00224C48">
        <w:t xml:space="preserve"> kuni</w:t>
      </w:r>
      <w:r w:rsidR="00230C16" w:rsidRPr="00672C00">
        <w:t xml:space="preserve"> </w:t>
      </w:r>
      <w:sdt>
        <w:sdtPr>
          <w:id w:val="-726832750"/>
          <w:placeholder>
            <w:docPart w:val="C16DE292B98C4CE1A10E50E9F9A9709C"/>
          </w:placeholder>
          <w:date>
            <w:dateFormat w:val="d.MM.yyyy"/>
            <w:lid w:val="et-EE"/>
            <w:storeMappedDataAs w:val="dateTime"/>
            <w:calendar w:val="gregorian"/>
          </w:date>
        </w:sdtPr>
        <w:sdtEndPr/>
        <w:sdtContent>
          <w:r w:rsidR="00230C16" w:rsidRPr="00672C00">
            <w:t>[Vali kuupäev]</w:t>
          </w:r>
        </w:sdtContent>
      </w:sdt>
      <w:r w:rsidRPr="00655E9C">
        <w:t xml:space="preserve"> ja/või kõikide lepingulist</w:t>
      </w:r>
      <w:r w:rsidR="00230C16" w:rsidRPr="00655E9C">
        <w:t>e kohustuste täitmiseni mõlema p</w:t>
      </w:r>
      <w:r w:rsidRPr="00655E9C">
        <w:t xml:space="preserve">oole poolt. </w:t>
      </w:r>
    </w:p>
    <w:p w14:paraId="56FC6FF9" w14:textId="6EB4C56F" w:rsidR="00824FAA" w:rsidRPr="00655E9C" w:rsidRDefault="00230C16" w:rsidP="003C5E75">
      <w:pPr>
        <w:pStyle w:val="Loendilik"/>
        <w:numPr>
          <w:ilvl w:val="1"/>
          <w:numId w:val="1"/>
        </w:numPr>
        <w:ind w:hanging="846"/>
        <w:jc w:val="both"/>
        <w:outlineLvl w:val="0"/>
      </w:pPr>
      <w:r w:rsidRPr="00655E9C">
        <w:t>Tellijal on õigus l</w:t>
      </w:r>
      <w:r w:rsidR="00824FAA" w:rsidRPr="00655E9C">
        <w:t>eping ilma etteteatamisajata e</w:t>
      </w:r>
      <w:r w:rsidRPr="00655E9C">
        <w:t>nnetähtaegselt üles öelda, kui t</w:t>
      </w:r>
      <w:r w:rsidR="00824FAA" w:rsidRPr="00655E9C">
        <w:t>öövõtja on muutunud maksejõuetuks või tema suhtes on algatatud pankroti- või likvideerimis</w:t>
      </w:r>
      <w:r w:rsidR="00327367">
        <w:softHyphen/>
      </w:r>
      <w:r w:rsidR="00824FAA" w:rsidRPr="00655E9C">
        <w:t>menetlus</w:t>
      </w:r>
      <w:r w:rsidR="00782AED" w:rsidRPr="00655E9C">
        <w:t>.</w:t>
      </w:r>
    </w:p>
    <w:p w14:paraId="2D607AE6" w14:textId="77777777" w:rsidR="00824FAA" w:rsidRPr="00655E9C" w:rsidRDefault="00230C16" w:rsidP="003C5E75">
      <w:pPr>
        <w:pStyle w:val="Loendilik"/>
        <w:numPr>
          <w:ilvl w:val="1"/>
          <w:numId w:val="1"/>
        </w:numPr>
        <w:ind w:hanging="846"/>
        <w:jc w:val="both"/>
        <w:outlineLvl w:val="0"/>
      </w:pPr>
      <w:r w:rsidRPr="00655E9C">
        <w:t>Tellijal on õigus l</w:t>
      </w:r>
      <w:r w:rsidR="00824FAA" w:rsidRPr="00655E9C">
        <w:t>eping ilma etteteatamisajata e</w:t>
      </w:r>
      <w:r w:rsidRPr="00655E9C">
        <w:t>nnetähtaegselt üles öelda, kui tellija on t</w:t>
      </w:r>
      <w:r w:rsidR="00824FAA" w:rsidRPr="00655E9C">
        <w:t>öövõt</w:t>
      </w:r>
      <w:r w:rsidRPr="00655E9C">
        <w:t>ja suhtes korduvalt rakendanud l</w:t>
      </w:r>
      <w:r w:rsidR="00824FAA" w:rsidRPr="00655E9C">
        <w:t xml:space="preserve">epingus sätestatud sanktsioone. </w:t>
      </w:r>
    </w:p>
    <w:p w14:paraId="6957A26B" w14:textId="77777777" w:rsidR="00824FAA" w:rsidRPr="00655E9C" w:rsidRDefault="00230C16" w:rsidP="003C5E75">
      <w:pPr>
        <w:pStyle w:val="Loendilik"/>
        <w:numPr>
          <w:ilvl w:val="1"/>
          <w:numId w:val="1"/>
        </w:numPr>
        <w:ind w:hanging="846"/>
        <w:jc w:val="both"/>
        <w:outlineLvl w:val="0"/>
      </w:pPr>
      <w:r w:rsidRPr="00655E9C">
        <w:t>Tellijal on õigus l</w:t>
      </w:r>
      <w:r w:rsidR="00824FAA" w:rsidRPr="00655E9C">
        <w:t>eping ilma etteteatamisajata ennetähtaegselt ül</w:t>
      </w:r>
      <w:r w:rsidRPr="00655E9C">
        <w:t>es öelda, kui t</w:t>
      </w:r>
      <w:r w:rsidR="00824FAA" w:rsidRPr="00655E9C">
        <w:t>öövõtja tegevuse v</w:t>
      </w:r>
      <w:r w:rsidRPr="00655E9C">
        <w:t>õi tegevusetuse tõttu ei suuda pooled allkirjastada t</w:t>
      </w:r>
      <w:r w:rsidR="00824FAA" w:rsidRPr="00655E9C">
        <w:t>ööde üleandmise akti 1 (ühe) nädala jooksul aktis toodud nõut</w:t>
      </w:r>
      <w:r w:rsidR="00DC6910" w:rsidRPr="00655E9C">
        <w:t>ava tööde alustamise kuupäevast.</w:t>
      </w:r>
      <w:r w:rsidR="00824FAA" w:rsidRPr="00655E9C">
        <w:t xml:space="preserve"> </w:t>
      </w:r>
    </w:p>
    <w:p w14:paraId="61FECD0B" w14:textId="77777777" w:rsidR="00824FAA" w:rsidRPr="00655E9C" w:rsidRDefault="00230C16" w:rsidP="003C5E75">
      <w:pPr>
        <w:pStyle w:val="Loendilik"/>
        <w:numPr>
          <w:ilvl w:val="1"/>
          <w:numId w:val="1"/>
        </w:numPr>
        <w:ind w:hanging="846"/>
        <w:jc w:val="both"/>
        <w:outlineLvl w:val="0"/>
      </w:pPr>
      <w:r w:rsidRPr="00655E9C">
        <w:t>Tellijal on õigus leping üles öelda, kui töövõtja korduvalt ei täida l</w:t>
      </w:r>
      <w:r w:rsidR="00824FAA" w:rsidRPr="00655E9C">
        <w:t>epinguga endale võetud kohustusi.</w:t>
      </w:r>
    </w:p>
    <w:p w14:paraId="070D079A" w14:textId="11E02F8E" w:rsidR="00824FAA" w:rsidRPr="00655E9C" w:rsidRDefault="00230C16" w:rsidP="003C5E75">
      <w:pPr>
        <w:pStyle w:val="Loendilik"/>
        <w:numPr>
          <w:ilvl w:val="1"/>
          <w:numId w:val="1"/>
        </w:numPr>
        <w:ind w:hanging="846"/>
        <w:jc w:val="both"/>
        <w:outlineLvl w:val="0"/>
      </w:pPr>
      <w:r w:rsidRPr="00655E9C">
        <w:t>Tellijal on õigus leping peatada kui t</w:t>
      </w:r>
      <w:r w:rsidR="00824FAA" w:rsidRPr="00655E9C">
        <w:t>öövõtja ei täida tööohutusenõudeid ja</w:t>
      </w:r>
      <w:r w:rsidR="00327367">
        <w:t>/või</w:t>
      </w:r>
      <w:r w:rsidR="00824FAA" w:rsidRPr="00655E9C">
        <w:t xml:space="preserve"> </w:t>
      </w:r>
      <w:r w:rsidR="008117EF" w:rsidRPr="008117EF">
        <w:t>RMK keskkonnanõude</w:t>
      </w:r>
      <w:r w:rsidR="00B3122C">
        <w:t>i</w:t>
      </w:r>
      <w:r w:rsidR="008117EF" w:rsidRPr="008117EF">
        <w:t>d mootorsõidukitega ja saagidega töötamisel</w:t>
      </w:r>
      <w:r w:rsidRPr="00655E9C">
        <w:t>. Korduvatel eiramistel on tellijal õigus l</w:t>
      </w:r>
      <w:r w:rsidR="00824FAA" w:rsidRPr="00655E9C">
        <w:t xml:space="preserve">eping ilma etteteatamisajata ennetähtaegselt üles öelda. </w:t>
      </w:r>
    </w:p>
    <w:p w14:paraId="19E941F1" w14:textId="77777777" w:rsidR="00824FAA" w:rsidRPr="0037132F" w:rsidRDefault="00230C16" w:rsidP="003C5E75">
      <w:pPr>
        <w:pStyle w:val="Loendilik"/>
        <w:numPr>
          <w:ilvl w:val="1"/>
          <w:numId w:val="1"/>
        </w:numPr>
        <w:ind w:hanging="846"/>
        <w:jc w:val="both"/>
        <w:outlineLvl w:val="0"/>
      </w:pPr>
      <w:r w:rsidRPr="0037132F">
        <w:t>Töövõtjal on õigus l</w:t>
      </w:r>
      <w:r w:rsidR="00824FAA" w:rsidRPr="0037132F">
        <w:t>eping üles</w:t>
      </w:r>
      <w:r w:rsidRPr="0037132F">
        <w:t xml:space="preserve"> öelda, kui tellija korduvalt ei täida l</w:t>
      </w:r>
      <w:r w:rsidR="00824FAA" w:rsidRPr="0037132F">
        <w:t>epinguga endale võetud kohustusi.</w:t>
      </w:r>
    </w:p>
    <w:p w14:paraId="2493675C" w14:textId="77777777" w:rsidR="00824FAA" w:rsidRPr="00655E9C" w:rsidRDefault="00230C16" w:rsidP="003C5E75">
      <w:pPr>
        <w:pStyle w:val="Loendilik"/>
        <w:numPr>
          <w:ilvl w:val="1"/>
          <w:numId w:val="1"/>
        </w:numPr>
        <w:ind w:hanging="846"/>
        <w:jc w:val="both"/>
        <w:outlineLvl w:val="0"/>
      </w:pPr>
      <w:r w:rsidRPr="00655E9C">
        <w:t>Tellijal on õigus l</w:t>
      </w:r>
      <w:r w:rsidR="00824FAA" w:rsidRPr="00655E9C">
        <w:t>eping ilma etteteatamisajata ennetähtaegselt üles öelda ja nõuda t</w:t>
      </w:r>
      <w:r w:rsidRPr="00655E9C">
        <w:t>ekitatud kahju hüvitamist, kui töövõtja või t</w:t>
      </w:r>
      <w:r w:rsidR="00824FAA" w:rsidRPr="00655E9C">
        <w:t>öövõtja töötaja omastab või teeb katse ebaseaduslikult omastada puitu.</w:t>
      </w:r>
    </w:p>
    <w:p w14:paraId="750023BF" w14:textId="77777777" w:rsidR="00A15071" w:rsidRPr="00655E9C" w:rsidRDefault="00230C16" w:rsidP="00A15071">
      <w:pPr>
        <w:pStyle w:val="Loendilik"/>
        <w:numPr>
          <w:ilvl w:val="1"/>
          <w:numId w:val="1"/>
        </w:numPr>
        <w:ind w:hanging="846"/>
        <w:jc w:val="both"/>
        <w:outlineLvl w:val="0"/>
      </w:pPr>
      <w:r w:rsidRPr="00655E9C">
        <w:t>Tellijal on õigus l</w:t>
      </w:r>
      <w:r w:rsidR="00824FAA" w:rsidRPr="00655E9C">
        <w:t xml:space="preserve">eping ilma etteteatamisajata ennetähtaegselt üles öelda ja nõuda </w:t>
      </w:r>
      <w:r w:rsidRPr="00655E9C">
        <w:t>tekitatud kahju hüvitamist kui töövõtja masina vanus ei vasta l</w:t>
      </w:r>
      <w:r w:rsidR="00824FAA" w:rsidRPr="00655E9C">
        <w:t>epingule.</w:t>
      </w:r>
    </w:p>
    <w:p w14:paraId="498F4B1A" w14:textId="66A2CC44" w:rsidR="00230C16" w:rsidRPr="00655E9C" w:rsidRDefault="003C5E75" w:rsidP="00A15071">
      <w:pPr>
        <w:pStyle w:val="Loendilik"/>
        <w:numPr>
          <w:ilvl w:val="1"/>
          <w:numId w:val="1"/>
        </w:numPr>
        <w:ind w:hanging="846"/>
        <w:jc w:val="both"/>
        <w:outlineLvl w:val="0"/>
      </w:pPr>
      <w:r w:rsidRPr="00655E9C">
        <w:t>Tellijal on õigus leping ilma etteteatamisajata ennetähtaegselt üles öelda</w:t>
      </w:r>
      <w:r w:rsidR="00E51BEB" w:rsidRPr="00655E9C">
        <w:t>, jätkata RHS § 119 alusel hankemenetlusega</w:t>
      </w:r>
      <w:r w:rsidRPr="00655E9C">
        <w:t xml:space="preserve"> ja nõuda tekitatud kahju hüvitamist kui töövõtja ei asu lepingut täitma, st ei  teosta lepingu punktis 13.</w:t>
      </w:r>
      <w:r w:rsidR="000E71D9">
        <w:t xml:space="preserve">52 </w:t>
      </w:r>
      <w:r w:rsidRPr="00655E9C">
        <w:t>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lastRenderedPageBreak/>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0B294647" w14:textId="387E5A4C" w:rsidR="0061535A" w:rsidRPr="00655E9C" w:rsidRDefault="0061535A" w:rsidP="009D1474">
      <w:pPr>
        <w:pStyle w:val="Pealkiri21"/>
        <w:numPr>
          <w:ilvl w:val="0"/>
          <w:numId w:val="0"/>
        </w:numPr>
        <w:ind w:left="567"/>
        <w:jc w:val="both"/>
      </w:pPr>
    </w:p>
    <w:p w14:paraId="630C1EB1" w14:textId="77777777" w:rsidR="00230C16" w:rsidRPr="00655E9C" w:rsidRDefault="00230C16" w:rsidP="003C5E75">
      <w:pPr>
        <w:pStyle w:val="Loendilik"/>
        <w:numPr>
          <w:ilvl w:val="0"/>
          <w:numId w:val="1"/>
        </w:numPr>
        <w:jc w:val="both"/>
        <w:outlineLvl w:val="0"/>
        <w:rPr>
          <w:b/>
        </w:rPr>
      </w:pPr>
      <w:r w:rsidRPr="00655E9C">
        <w:rPr>
          <w:b/>
        </w:rPr>
        <w:t>Teadete edastamine</w:t>
      </w:r>
    </w:p>
    <w:p w14:paraId="630264B5" w14:textId="77777777" w:rsidR="00230C16" w:rsidRPr="00655E9C" w:rsidRDefault="00230C16" w:rsidP="003C5E75">
      <w:pPr>
        <w:pStyle w:val="Loendilik"/>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oendilik"/>
        <w:numPr>
          <w:ilvl w:val="1"/>
          <w:numId w:val="1"/>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3C5E75">
      <w:pPr>
        <w:pStyle w:val="Loendilik"/>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oendilik"/>
        <w:numPr>
          <w:ilvl w:val="0"/>
          <w:numId w:val="1"/>
        </w:numPr>
        <w:jc w:val="both"/>
        <w:outlineLvl w:val="0"/>
        <w:rPr>
          <w:b/>
        </w:rPr>
      </w:pPr>
      <w:r w:rsidRPr="00655E9C">
        <w:rPr>
          <w:b/>
        </w:rPr>
        <w:t>Lõpp</w:t>
      </w:r>
      <w:r w:rsidR="00824FAA" w:rsidRPr="00655E9C">
        <w:rPr>
          <w:b/>
        </w:rPr>
        <w:t>sätted</w:t>
      </w:r>
    </w:p>
    <w:p w14:paraId="72D268FA" w14:textId="77777777" w:rsidR="008A54E9" w:rsidRPr="00655E9C" w:rsidRDefault="00824FAA" w:rsidP="008A54E9">
      <w:pPr>
        <w:pStyle w:val="Loendilik"/>
        <w:numPr>
          <w:ilvl w:val="1"/>
          <w:numId w:val="1"/>
        </w:numPr>
        <w:ind w:hanging="846"/>
        <w:jc w:val="both"/>
        <w:outlineLvl w:val="0"/>
      </w:pPr>
      <w:r w:rsidRPr="00655E9C">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655E9C" w:rsidRDefault="00675543" w:rsidP="008A54E9">
      <w:pPr>
        <w:pStyle w:val="Loendilik"/>
        <w:numPr>
          <w:ilvl w:val="1"/>
          <w:numId w:val="1"/>
        </w:numPr>
        <w:ind w:hanging="846"/>
        <w:jc w:val="both"/>
        <w:outlineLvl w:val="0"/>
      </w:pPr>
      <w:r w:rsidRPr="00655E9C">
        <w:t xml:space="preserve">Pooled kohustuvad hoidma </w:t>
      </w:r>
      <w:r w:rsidR="00230C16" w:rsidRPr="00655E9C">
        <w:t>konfidentsiaalsena kõik seoses l</w:t>
      </w:r>
      <w:r w:rsidRPr="00655E9C">
        <w:t>epingu täitmisega teatavaks saanud isikuandmed</w:t>
      </w:r>
      <w:r w:rsidR="008A54E9" w:rsidRPr="00655E9C">
        <w:t>.</w:t>
      </w:r>
    </w:p>
    <w:p w14:paraId="76A15181" w14:textId="1118A291" w:rsidR="008A54E9" w:rsidRPr="00655E9C" w:rsidRDefault="008A54E9" w:rsidP="008A54E9">
      <w:pPr>
        <w:pStyle w:val="Loendilik"/>
        <w:numPr>
          <w:ilvl w:val="1"/>
          <w:numId w:val="1"/>
        </w:numPr>
        <w:ind w:hanging="846"/>
        <w:jc w:val="both"/>
        <w:outlineLvl w:val="0"/>
      </w:pPr>
      <w:r w:rsidRPr="00655E9C">
        <w:t xml:space="preserve">Kõik lepingu muudatused on kehtivad ainult juhul, kui need on vormistatud kirjalikult ning allkirjastatud mõlema poole (volitatud) esindaja poolt. </w:t>
      </w:r>
    </w:p>
    <w:p w14:paraId="655C0D01" w14:textId="36925881" w:rsidR="008A54E9" w:rsidRPr="00655E9C" w:rsidRDefault="00583615" w:rsidP="00AA3915">
      <w:pPr>
        <w:pStyle w:val="Loendilik"/>
        <w:numPr>
          <w:ilvl w:val="1"/>
          <w:numId w:val="1"/>
        </w:numPr>
        <w:ind w:hanging="846"/>
        <w:jc w:val="both"/>
        <w:outlineLvl w:val="0"/>
      </w:pPr>
      <w:r w:rsidRPr="00655E9C">
        <w:t xml:space="preserve">Lepingu Lisa 1/1 </w:t>
      </w:r>
      <w:r w:rsidR="008A54E9" w:rsidRPr="00655E9C">
        <w:t>„T</w:t>
      </w:r>
      <w:r w:rsidRPr="00655E9C">
        <w:t>ööajagraafik</w:t>
      </w:r>
      <w:r w:rsidR="008A54E9" w:rsidRPr="00655E9C">
        <w:t>“</w:t>
      </w:r>
      <w:r w:rsidR="00AA3915">
        <w:t xml:space="preserve">, </w:t>
      </w:r>
      <w:r w:rsidRPr="00655E9C">
        <w:t xml:space="preserve">Lisa 3/1 </w:t>
      </w:r>
      <w:r w:rsidR="008A54E9" w:rsidRPr="00655E9C">
        <w:t>„</w:t>
      </w:r>
      <w:r w:rsidRPr="00655E9C">
        <w:t>Töövõtja poolt kasutatava tehnika nimekiri</w:t>
      </w:r>
      <w:r w:rsidR="008A54E9" w:rsidRPr="00655E9C">
        <w:t>“</w:t>
      </w:r>
      <w:r w:rsidRPr="00655E9C">
        <w:t xml:space="preserve"> </w:t>
      </w:r>
      <w:r w:rsidR="00AA3915">
        <w:t>ja Lisa 14/1</w:t>
      </w:r>
      <w:r w:rsidR="00AA3915" w:rsidRPr="00731B88">
        <w:t xml:space="preserve"> </w:t>
      </w:r>
      <w:r w:rsidR="00AA3915">
        <w:t>„</w:t>
      </w:r>
      <w:r w:rsidR="00AA3915" w:rsidRPr="00922050">
        <w:t>Andmetöötluse tingimused volitatud töötlejale</w:t>
      </w:r>
      <w:r w:rsidR="00AA3915">
        <w:t>“</w:t>
      </w:r>
      <w:r w:rsidRPr="00655E9C">
        <w:t>jõustuvad pärast allkirjastamist mõlema poole poolt või poolte poolt kirjalikult määratud tähtajal.</w:t>
      </w:r>
    </w:p>
    <w:p w14:paraId="604D1FDB" w14:textId="177160F2" w:rsidR="008A54E9" w:rsidRPr="00655E9C" w:rsidRDefault="00462DDA" w:rsidP="008A54E9">
      <w:pPr>
        <w:pStyle w:val="Loendilik"/>
        <w:numPr>
          <w:ilvl w:val="1"/>
          <w:numId w:val="1"/>
        </w:numPr>
        <w:ind w:hanging="846"/>
        <w:jc w:val="both"/>
        <w:outlineLvl w:val="0"/>
      </w:pPr>
      <w:r w:rsidRPr="00655E9C">
        <w:t xml:space="preserve">Lepingu lisadeks olevaid juhendeid ja nõudeid </w:t>
      </w:r>
      <w:r w:rsidR="008A54E9" w:rsidRPr="00655E9C">
        <w:t xml:space="preserve">(hinnakokkuleppe raamistik, </w:t>
      </w:r>
      <w:r w:rsidR="00B261F9" w:rsidRPr="00B261F9">
        <w:t>RMK keskkonnanõuded mootorsõidukitega ja saagidega töötamisel</w:t>
      </w:r>
      <w:r w:rsidR="008A54E9" w:rsidRPr="00655E9C">
        <w:t xml:space="preserve">, </w:t>
      </w:r>
      <w:r w:rsidR="00CC2798" w:rsidRPr="00CC2798">
        <w:t>RMK nõuded isikukaitsevahendite kasutamiseks</w:t>
      </w:r>
      <w:r w:rsidR="00CC2798">
        <w:t>,</w:t>
      </w:r>
      <w:r w:rsidR="00CC2798" w:rsidRPr="00CC2798">
        <w:t xml:space="preserve"> </w:t>
      </w:r>
      <w:r w:rsidR="008A54E9" w:rsidRPr="00655E9C">
        <w:t>RMK hinnaraamistiku terminid ning mõisted, RMK energiapuidu varumise, ladustamise ja mahu määramise juhend, RMK säilikpuude juhend</w:t>
      </w:r>
      <w:r w:rsidR="00552FB5">
        <w:t xml:space="preserve">, </w:t>
      </w:r>
      <w:r w:rsidR="00552FB5" w:rsidRPr="00552FB5">
        <w:t>Metsateede kasutamise hea tava.</w:t>
      </w:r>
      <w:r w:rsidR="008A54E9" w:rsidRPr="00655E9C">
        <w:t xml:space="preserve">) </w:t>
      </w:r>
      <w:r w:rsidR="00AB35DF" w:rsidRPr="00655E9C">
        <w:t>võib RMK muuta ühepoolselt</w:t>
      </w:r>
      <w:r w:rsidR="008A54E9" w:rsidRPr="00655E9C">
        <w:t xml:space="preserve"> ning muudatusi poolte poolt eraldi ei allkirjastata. </w:t>
      </w:r>
      <w:r w:rsidRPr="00655E9C">
        <w:t xml:space="preserve">Lepingu lisadeks olevaid hinnaraamistikke võib RMK muuta ühepoolselt </w:t>
      </w:r>
      <w:r w:rsidR="008A54E9" w:rsidRPr="00655E9C">
        <w:t xml:space="preserve">vaid </w:t>
      </w:r>
      <w:r w:rsidRPr="00655E9C">
        <w:t>lepingus kirjeldatud juhtudel ja viisil.</w:t>
      </w:r>
    </w:p>
    <w:p w14:paraId="789FC18F" w14:textId="69937023" w:rsidR="00230C16" w:rsidRDefault="00230C16" w:rsidP="008A54E9">
      <w:pPr>
        <w:pStyle w:val="Loendilik"/>
        <w:numPr>
          <w:ilvl w:val="1"/>
          <w:numId w:val="1"/>
        </w:numPr>
        <w:ind w:hanging="846"/>
        <w:jc w:val="both"/>
        <w:outlineLvl w:val="0"/>
      </w:pPr>
      <w:r w:rsidRPr="00655E9C">
        <w:t>Lepingu täitmisel tekkivad lahkarvamused lahendatakse läbirääkimiste teel. Läbirääkimiste käigus kokkuleppele mittejõudmisel lahendatakse vaidlused õigusaktidega sätestatud korras.</w:t>
      </w:r>
    </w:p>
    <w:p w14:paraId="0F723201" w14:textId="43E46BBA" w:rsidR="00824FAA" w:rsidRPr="00655E9C" w:rsidRDefault="00824FAA" w:rsidP="00824FAA">
      <w:pPr>
        <w:spacing w:line="240" w:lineRule="exact"/>
        <w:jc w:val="both"/>
      </w:pPr>
    </w:p>
    <w:p w14:paraId="2AF502CB" w14:textId="77777777" w:rsidR="00824FAA" w:rsidRPr="00655E9C" w:rsidRDefault="00824FAA" w:rsidP="00AE394E">
      <w:pPr>
        <w:spacing w:line="240" w:lineRule="exact"/>
        <w:jc w:val="both"/>
        <w:rPr>
          <w:b/>
        </w:rPr>
      </w:pPr>
      <w:r w:rsidRPr="00655E9C">
        <w:rPr>
          <w:b/>
        </w:rPr>
        <w:t>Poolte andmed</w:t>
      </w:r>
      <w:r w:rsidR="00230C16" w:rsidRPr="00655E9C">
        <w:rPr>
          <w:b/>
        </w:rPr>
        <w:t xml:space="preserve"> ja allkirjad</w:t>
      </w:r>
    </w:p>
    <w:p w14:paraId="1478E297" w14:textId="77777777" w:rsidR="00824FAA" w:rsidRPr="00655E9C" w:rsidRDefault="00824FAA" w:rsidP="00AE394E">
      <w:pPr>
        <w:keepNext/>
        <w:jc w:val="both"/>
        <w:outlineLvl w:val="0"/>
        <w:rPr>
          <w:b/>
          <w:noProof/>
          <w:kern w:val="28"/>
          <w:sz w:val="22"/>
          <w:szCs w:val="22"/>
        </w:rPr>
      </w:pPr>
      <w:r w:rsidRPr="00655E9C">
        <w:rPr>
          <w:b/>
          <w:noProof/>
          <w:kern w:val="28"/>
          <w:sz w:val="22"/>
          <w:szCs w:val="22"/>
        </w:rPr>
        <w:t>Tellija</w:t>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00DA382E" w:rsidRPr="00655E9C">
        <w:rPr>
          <w:b/>
          <w:noProof/>
          <w:kern w:val="28"/>
          <w:sz w:val="22"/>
          <w:szCs w:val="22"/>
        </w:rPr>
        <w:tab/>
      </w:r>
      <w:r w:rsidRPr="00655E9C">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655E9C" w14:paraId="787C2B35" w14:textId="77777777" w:rsidTr="00AE394E">
        <w:tc>
          <w:tcPr>
            <w:tcW w:w="4317" w:type="dxa"/>
            <w:tcBorders>
              <w:top w:val="nil"/>
              <w:left w:val="nil"/>
              <w:bottom w:val="nil"/>
              <w:right w:val="nil"/>
            </w:tcBorders>
          </w:tcPr>
          <w:p w14:paraId="7C998136" w14:textId="77777777" w:rsidR="00230C16" w:rsidRPr="00655E9C" w:rsidRDefault="00230C16" w:rsidP="0002252B">
            <w:pPr>
              <w:jc w:val="both"/>
              <w:outlineLvl w:val="0"/>
              <w:rPr>
                <w:sz w:val="22"/>
                <w:szCs w:val="22"/>
              </w:rPr>
            </w:pPr>
            <w:r w:rsidRPr="00655E9C">
              <w:rPr>
                <w:sz w:val="22"/>
                <w:szCs w:val="22"/>
              </w:rPr>
              <w:t>Riigimetsa Majandamise Keskus</w:t>
            </w:r>
          </w:p>
        </w:tc>
        <w:tc>
          <w:tcPr>
            <w:tcW w:w="5604" w:type="dxa"/>
            <w:gridSpan w:val="3"/>
            <w:tcBorders>
              <w:top w:val="nil"/>
              <w:left w:val="nil"/>
              <w:bottom w:val="nil"/>
              <w:right w:val="nil"/>
            </w:tcBorders>
          </w:tcPr>
          <w:p w14:paraId="27FEE3F6"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 xml:space="preserve"> MACROBUTTON  AcceptAllChangesInDoc [Sisesta juriidilise isiku nimi] </w:instrText>
            </w:r>
            <w:r w:rsidRPr="00655E9C">
              <w:rPr>
                <w:sz w:val="22"/>
                <w:szCs w:val="22"/>
              </w:rPr>
              <w:fldChar w:fldCharType="end"/>
            </w:r>
          </w:p>
        </w:tc>
      </w:tr>
      <w:tr w:rsidR="00230C16" w:rsidRPr="00655E9C" w14:paraId="427BC244" w14:textId="77777777" w:rsidTr="00AE394E">
        <w:tc>
          <w:tcPr>
            <w:tcW w:w="4317" w:type="dxa"/>
            <w:tcBorders>
              <w:top w:val="nil"/>
              <w:left w:val="nil"/>
              <w:bottom w:val="nil"/>
              <w:right w:val="nil"/>
            </w:tcBorders>
          </w:tcPr>
          <w:p w14:paraId="4E927E19" w14:textId="77777777" w:rsidR="00230C16" w:rsidRPr="00655E9C" w:rsidRDefault="00230C16" w:rsidP="0002252B">
            <w:pPr>
              <w:jc w:val="both"/>
              <w:outlineLvl w:val="0"/>
              <w:rPr>
                <w:sz w:val="22"/>
                <w:szCs w:val="22"/>
              </w:rPr>
            </w:pPr>
            <w:r w:rsidRPr="00655E9C">
              <w:rPr>
                <w:sz w:val="22"/>
                <w:szCs w:val="22"/>
              </w:rPr>
              <w:t>Registrikood 70004459</w:t>
            </w:r>
            <w:r w:rsidRPr="00655E9C">
              <w:rPr>
                <w:sz w:val="22"/>
                <w:szCs w:val="22"/>
              </w:rPr>
              <w:tab/>
            </w:r>
          </w:p>
        </w:tc>
        <w:tc>
          <w:tcPr>
            <w:tcW w:w="5604" w:type="dxa"/>
            <w:gridSpan w:val="3"/>
            <w:tcBorders>
              <w:top w:val="nil"/>
              <w:left w:val="nil"/>
              <w:bottom w:val="nil"/>
              <w:right w:val="nil"/>
            </w:tcBorders>
          </w:tcPr>
          <w:p w14:paraId="64FC6A02" w14:textId="77777777" w:rsidR="00230C16" w:rsidRPr="00655E9C" w:rsidRDefault="00230C16" w:rsidP="0002252B">
            <w:pPr>
              <w:jc w:val="both"/>
              <w:outlineLvl w:val="0"/>
              <w:rPr>
                <w:sz w:val="22"/>
                <w:szCs w:val="22"/>
              </w:rPr>
            </w:pPr>
            <w:r w:rsidRPr="00655E9C">
              <w:rPr>
                <w:sz w:val="22"/>
                <w:szCs w:val="22"/>
              </w:rPr>
              <w:t xml:space="preserve">Registrikood </w:t>
            </w:r>
            <w:r w:rsidRPr="00655E9C">
              <w:rPr>
                <w:sz w:val="22"/>
                <w:szCs w:val="22"/>
              </w:rPr>
              <w:fldChar w:fldCharType="begin"/>
            </w:r>
            <w:r w:rsidRPr="00655E9C">
              <w:rPr>
                <w:sz w:val="22"/>
                <w:szCs w:val="22"/>
              </w:rPr>
              <w:instrText>MACROBUTTON  AcceptAllChangesInDoc [Sisesta registrikood]</w:instrText>
            </w:r>
            <w:r w:rsidRPr="00655E9C">
              <w:rPr>
                <w:sz w:val="22"/>
                <w:szCs w:val="22"/>
              </w:rPr>
              <w:fldChar w:fldCharType="end"/>
            </w:r>
          </w:p>
        </w:tc>
      </w:tr>
      <w:tr w:rsidR="00230C16" w:rsidRPr="00655E9C" w14:paraId="650B43FB" w14:textId="77777777" w:rsidTr="00AE394E">
        <w:tc>
          <w:tcPr>
            <w:tcW w:w="4317" w:type="dxa"/>
            <w:tcBorders>
              <w:top w:val="nil"/>
              <w:left w:val="nil"/>
              <w:bottom w:val="nil"/>
              <w:right w:val="nil"/>
            </w:tcBorders>
          </w:tcPr>
          <w:p w14:paraId="20D887FE" w14:textId="54776DFD" w:rsidR="00230C16" w:rsidRPr="00655E9C" w:rsidRDefault="004E1BE5" w:rsidP="0002252B">
            <w:pPr>
              <w:jc w:val="both"/>
              <w:outlineLvl w:val="0"/>
              <w:rPr>
                <w:sz w:val="22"/>
                <w:szCs w:val="22"/>
              </w:rPr>
            </w:pPr>
            <w:r>
              <w:rPr>
                <w:sz w:val="22"/>
                <w:szCs w:val="22"/>
              </w:rPr>
              <w:t xml:space="preserve">Mõisa/3, </w:t>
            </w:r>
            <w:r w:rsidR="00230C16" w:rsidRPr="00655E9C">
              <w:rPr>
                <w:sz w:val="22"/>
                <w:szCs w:val="22"/>
              </w:rPr>
              <w:t>Sagadi küla, Haljala vald,</w:t>
            </w:r>
            <w:r w:rsidR="00230C16" w:rsidRPr="00655E9C">
              <w:rPr>
                <w:sz w:val="22"/>
                <w:szCs w:val="22"/>
              </w:rPr>
              <w:tab/>
            </w:r>
          </w:p>
        </w:tc>
        <w:tc>
          <w:tcPr>
            <w:tcW w:w="5604" w:type="dxa"/>
            <w:gridSpan w:val="3"/>
            <w:tcBorders>
              <w:top w:val="nil"/>
              <w:left w:val="nil"/>
              <w:bottom w:val="nil"/>
              <w:right w:val="nil"/>
            </w:tcBorders>
          </w:tcPr>
          <w:p w14:paraId="2DE5D438"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MACROBUTTON  AcceptAllChangesInDoc [Sisesta aadress]</w:instrText>
            </w:r>
            <w:r w:rsidRPr="00655E9C">
              <w:rPr>
                <w:sz w:val="22"/>
                <w:szCs w:val="22"/>
              </w:rPr>
              <w:fldChar w:fldCharType="end"/>
            </w:r>
          </w:p>
        </w:tc>
      </w:tr>
      <w:tr w:rsidR="00230C16" w:rsidRPr="00655E9C" w14:paraId="2AFEC376" w14:textId="77777777" w:rsidTr="00AE394E">
        <w:tc>
          <w:tcPr>
            <w:tcW w:w="4317" w:type="dxa"/>
            <w:tcBorders>
              <w:top w:val="nil"/>
              <w:left w:val="nil"/>
              <w:bottom w:val="nil"/>
              <w:right w:val="nil"/>
            </w:tcBorders>
          </w:tcPr>
          <w:p w14:paraId="7C3BD3A4" w14:textId="77777777" w:rsidR="00230C16" w:rsidRPr="00655E9C" w:rsidRDefault="00230C16" w:rsidP="0002252B">
            <w:pPr>
              <w:jc w:val="both"/>
              <w:outlineLvl w:val="0"/>
              <w:rPr>
                <w:sz w:val="22"/>
                <w:szCs w:val="22"/>
              </w:rPr>
            </w:pPr>
            <w:r w:rsidRPr="00655E9C">
              <w:rPr>
                <w:sz w:val="22"/>
                <w:szCs w:val="22"/>
              </w:rPr>
              <w:t>45403 Lääne-Viru maakond</w:t>
            </w:r>
          </w:p>
        </w:tc>
        <w:tc>
          <w:tcPr>
            <w:tcW w:w="5604" w:type="dxa"/>
            <w:gridSpan w:val="3"/>
            <w:tcBorders>
              <w:top w:val="nil"/>
              <w:left w:val="nil"/>
              <w:bottom w:val="nil"/>
              <w:right w:val="nil"/>
            </w:tcBorders>
          </w:tcPr>
          <w:p w14:paraId="1E332428" w14:textId="77777777" w:rsidR="00230C16" w:rsidRPr="00655E9C" w:rsidRDefault="00230C16" w:rsidP="0002252B">
            <w:pPr>
              <w:jc w:val="both"/>
              <w:outlineLvl w:val="0"/>
              <w:rPr>
                <w:sz w:val="22"/>
                <w:szCs w:val="22"/>
              </w:rPr>
            </w:pPr>
            <w:r w:rsidRPr="00655E9C">
              <w:rPr>
                <w:sz w:val="22"/>
                <w:szCs w:val="22"/>
              </w:rPr>
              <w:t xml:space="preserve">Tel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p>
        </w:tc>
      </w:tr>
      <w:tr w:rsidR="00230C16" w:rsidRPr="00655E9C" w14:paraId="135C02C0" w14:textId="77777777" w:rsidTr="00AE394E">
        <w:tc>
          <w:tcPr>
            <w:tcW w:w="4317" w:type="dxa"/>
            <w:tcBorders>
              <w:top w:val="nil"/>
              <w:left w:val="nil"/>
              <w:bottom w:val="nil"/>
              <w:right w:val="nil"/>
            </w:tcBorders>
          </w:tcPr>
          <w:p w14:paraId="0A9D50CD" w14:textId="77777777" w:rsidR="00230C16" w:rsidRPr="00655E9C" w:rsidRDefault="00230C16" w:rsidP="0002252B">
            <w:pPr>
              <w:jc w:val="both"/>
              <w:outlineLvl w:val="0"/>
              <w:rPr>
                <w:sz w:val="22"/>
                <w:szCs w:val="22"/>
              </w:rPr>
            </w:pPr>
            <w:r w:rsidRPr="00655E9C">
              <w:rPr>
                <w:sz w:val="22"/>
                <w:szCs w:val="22"/>
              </w:rPr>
              <w:t>Tel 676 7500</w:t>
            </w:r>
          </w:p>
        </w:tc>
        <w:tc>
          <w:tcPr>
            <w:tcW w:w="5604" w:type="dxa"/>
            <w:gridSpan w:val="3"/>
            <w:tcBorders>
              <w:top w:val="nil"/>
              <w:left w:val="nil"/>
              <w:bottom w:val="nil"/>
              <w:right w:val="nil"/>
            </w:tcBorders>
          </w:tcPr>
          <w:p w14:paraId="50316E29" w14:textId="77777777" w:rsidR="00230C16" w:rsidRPr="00655E9C" w:rsidRDefault="00230C16" w:rsidP="0002252B">
            <w:pPr>
              <w:jc w:val="both"/>
              <w:outlineLvl w:val="0"/>
              <w:rPr>
                <w:sz w:val="22"/>
                <w:szCs w:val="22"/>
              </w:rPr>
            </w:pPr>
            <w:r w:rsidRPr="00655E9C">
              <w:rPr>
                <w:sz w:val="22"/>
                <w:szCs w:val="22"/>
              </w:rPr>
              <w:t xml:space="preserve">E-post </w:t>
            </w:r>
            <w:r w:rsidRPr="00655E9C">
              <w:rPr>
                <w:spacing w:val="-3"/>
                <w:sz w:val="22"/>
                <w:szCs w:val="22"/>
              </w:rPr>
              <w:fldChar w:fldCharType="begin"/>
            </w:r>
            <w:r w:rsidRPr="00655E9C">
              <w:rPr>
                <w:spacing w:val="-3"/>
                <w:sz w:val="22"/>
                <w:szCs w:val="22"/>
              </w:rPr>
              <w:instrText xml:space="preserve"> MACROBUTTON  AcceptAllChangesInDoc [Sisesta e-post] </w:instrText>
            </w:r>
            <w:r w:rsidRPr="00655E9C">
              <w:rPr>
                <w:spacing w:val="-3"/>
                <w:sz w:val="22"/>
                <w:szCs w:val="22"/>
              </w:rPr>
              <w:fldChar w:fldCharType="end"/>
            </w:r>
          </w:p>
        </w:tc>
      </w:tr>
      <w:tr w:rsidR="00230C16" w:rsidRPr="00655E9C" w14:paraId="7DDE7930" w14:textId="77777777" w:rsidTr="00AE394E">
        <w:trPr>
          <w:trHeight w:val="20"/>
        </w:trPr>
        <w:tc>
          <w:tcPr>
            <w:tcW w:w="4317" w:type="dxa"/>
            <w:tcBorders>
              <w:top w:val="nil"/>
              <w:left w:val="nil"/>
              <w:bottom w:val="nil"/>
              <w:right w:val="nil"/>
            </w:tcBorders>
          </w:tcPr>
          <w:p w14:paraId="0F90AD30" w14:textId="75DBCB83" w:rsidR="00230C16" w:rsidRPr="00655E9C" w:rsidRDefault="00230C16" w:rsidP="0002252B">
            <w:pPr>
              <w:jc w:val="both"/>
              <w:outlineLvl w:val="0"/>
              <w:rPr>
                <w:sz w:val="22"/>
                <w:szCs w:val="22"/>
              </w:rPr>
            </w:pPr>
            <w:r w:rsidRPr="00655E9C">
              <w:rPr>
                <w:sz w:val="22"/>
                <w:szCs w:val="22"/>
              </w:rPr>
              <w:t xml:space="preserve">E-post </w:t>
            </w:r>
            <w:hyperlink r:id="rId10" w:history="1">
              <w:r w:rsidR="00AE394E" w:rsidRPr="00655E9C">
                <w:rPr>
                  <w:rStyle w:val="Hperlink"/>
                  <w:sz w:val="22"/>
                  <w:szCs w:val="22"/>
                </w:rPr>
                <w:t>rmk@rmk.ee</w:t>
              </w:r>
            </w:hyperlink>
          </w:p>
          <w:p w14:paraId="4BE229C9" w14:textId="587EB272" w:rsidR="00AE394E" w:rsidRPr="00655E9C"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655E9C" w:rsidRDefault="00230C16" w:rsidP="0002252B">
            <w:pPr>
              <w:jc w:val="both"/>
              <w:outlineLvl w:val="0"/>
              <w:rPr>
                <w:sz w:val="22"/>
                <w:szCs w:val="22"/>
              </w:rPr>
            </w:pPr>
          </w:p>
        </w:tc>
      </w:tr>
      <w:tr w:rsidR="00230C16" w:rsidRPr="00655E9C"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655E9C" w:rsidRDefault="00236041"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655E9C">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655E9C" w:rsidRDefault="00236041"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655E9C">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655E9C" w14:paraId="6738801C" w14:textId="77777777" w:rsidTr="00AE394E">
        <w:trPr>
          <w:trHeight w:val="567"/>
        </w:trPr>
        <w:tc>
          <w:tcPr>
            <w:tcW w:w="4320" w:type="dxa"/>
            <w:vAlign w:val="bottom"/>
          </w:tcPr>
          <w:p w14:paraId="7C01693A"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c>
          <w:tcPr>
            <w:tcW w:w="4063" w:type="dxa"/>
            <w:vAlign w:val="bottom"/>
          </w:tcPr>
          <w:p w14:paraId="5D2ECB42"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r>
      <w:tr w:rsidR="00AE394E" w:rsidRPr="00655E9C" w14:paraId="037F8F70" w14:textId="77777777" w:rsidTr="00AE394E">
        <w:trPr>
          <w:trHeight w:val="20"/>
        </w:trPr>
        <w:tc>
          <w:tcPr>
            <w:tcW w:w="4320" w:type="dxa"/>
            <w:vAlign w:val="bottom"/>
          </w:tcPr>
          <w:p w14:paraId="17355E83" w14:textId="77777777" w:rsidR="00AE394E" w:rsidRPr="00655E9C" w:rsidRDefault="00AE394E" w:rsidP="0002252B">
            <w:pPr>
              <w:jc w:val="both"/>
              <w:rPr>
                <w:sz w:val="22"/>
                <w:szCs w:val="22"/>
              </w:rPr>
            </w:pPr>
          </w:p>
        </w:tc>
        <w:tc>
          <w:tcPr>
            <w:tcW w:w="4063" w:type="dxa"/>
            <w:vAlign w:val="bottom"/>
          </w:tcPr>
          <w:p w14:paraId="75777990" w14:textId="77777777" w:rsidR="00AE394E" w:rsidRPr="00655E9C" w:rsidRDefault="00AE394E" w:rsidP="0002252B">
            <w:pPr>
              <w:jc w:val="both"/>
              <w:rPr>
                <w:sz w:val="22"/>
                <w:szCs w:val="22"/>
              </w:rPr>
            </w:pPr>
          </w:p>
        </w:tc>
      </w:tr>
    </w:tbl>
    <w:p w14:paraId="51BDE0DE" w14:textId="2BC8BCC7" w:rsidR="0002252B" w:rsidRPr="00DD27CD" w:rsidRDefault="00224C48" w:rsidP="00DD27CD">
      <w:pPr>
        <w:spacing w:after="200" w:line="276" w:lineRule="auto"/>
        <w:jc w:val="right"/>
        <w:rPr>
          <w:sz w:val="22"/>
          <w:szCs w:val="22"/>
        </w:rPr>
      </w:pPr>
      <w:r>
        <w:rPr>
          <w:sz w:val="22"/>
          <w:szCs w:val="22"/>
        </w:rPr>
        <w:br w:type="page"/>
      </w:r>
      <w:r w:rsidR="0002252B" w:rsidRPr="00655E9C">
        <w:rPr>
          <w:sz w:val="22"/>
          <w:szCs w:val="22"/>
        </w:rPr>
        <w:lastRenderedPageBreak/>
        <w:t>Lisa 1/1</w:t>
      </w:r>
    </w:p>
    <w:p w14:paraId="7C688022" w14:textId="3D9D17FF"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allaadveeb"/>
        <w:jc w:val="right"/>
        <w:rPr>
          <w:lang w:val="et-EE"/>
        </w:rPr>
      </w:pPr>
      <w:r w:rsidRPr="00655E9C">
        <w:rPr>
          <w:rFonts w:eastAsia="Calibri"/>
          <w:szCs w:val="22"/>
          <w:lang w:val="et-EE"/>
        </w:rPr>
        <w:t>(hiliseima digitaalallkirja kuupäev)</w:t>
      </w:r>
    </w:p>
    <w:p w14:paraId="400D67FC" w14:textId="77777777" w:rsidR="00EF43B3" w:rsidRPr="00655E9C" w:rsidRDefault="00EF43B3" w:rsidP="00EF43B3">
      <w:pPr>
        <w:jc w:val="right"/>
        <w:outlineLvl w:val="0"/>
      </w:pPr>
    </w:p>
    <w:p w14:paraId="5D5AF98C" w14:textId="77777777" w:rsidR="00EF43B3" w:rsidRPr="00655E9C" w:rsidRDefault="00EF43B3" w:rsidP="00824FAA">
      <w:pPr>
        <w:jc w:val="both"/>
        <w:outlineLvl w:val="0"/>
      </w:pPr>
    </w:p>
    <w:p w14:paraId="0624693F" w14:textId="0166C4E3" w:rsidR="00824FAA" w:rsidRPr="00655E9C" w:rsidRDefault="0002252B" w:rsidP="007633AC">
      <w:pPr>
        <w:pStyle w:val="Loendilik"/>
        <w:numPr>
          <w:ilvl w:val="0"/>
          <w:numId w:val="22"/>
        </w:num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77777777" w:rsidR="00824FAA" w:rsidRPr="00655E9C"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00524C27">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shd w:val="clear" w:color="auto" w:fill="auto"/>
            <w:vAlign w:val="bottom"/>
          </w:tcPr>
          <w:p w14:paraId="5D7F6976" w14:textId="77777777" w:rsidR="00524C27" w:rsidRPr="00655E9C" w:rsidRDefault="00524C27" w:rsidP="00524C27">
            <w:r w:rsidRPr="00655E9C">
              <w:t>Töölik</w:t>
            </w:r>
          </w:p>
        </w:tc>
        <w:tc>
          <w:tcPr>
            <w:tcW w:w="590" w:type="dxa"/>
            <w:shd w:val="clear" w:color="auto" w:fill="auto"/>
            <w:textDirection w:val="btLr"/>
            <w:vAlign w:val="bottom"/>
          </w:tcPr>
          <w:p w14:paraId="7BFDAD2E" w14:textId="77777777" w:rsidR="00524C27" w:rsidRPr="00655E9C" w:rsidRDefault="00524C27" w:rsidP="00824FAA">
            <w:pPr>
              <w:ind w:left="113" w:right="113"/>
            </w:pPr>
            <w:r w:rsidRPr="00655E9C">
              <w:t>jaan</w:t>
            </w:r>
          </w:p>
        </w:tc>
        <w:tc>
          <w:tcPr>
            <w:tcW w:w="590" w:type="dxa"/>
            <w:shd w:val="clear" w:color="auto" w:fill="auto"/>
            <w:textDirection w:val="btLr"/>
            <w:vAlign w:val="bottom"/>
          </w:tcPr>
          <w:p w14:paraId="4DE9AB55" w14:textId="77777777" w:rsidR="00524C27" w:rsidRPr="00655E9C" w:rsidRDefault="00524C27" w:rsidP="00824FAA">
            <w:pPr>
              <w:ind w:left="113" w:right="113"/>
            </w:pPr>
            <w:r w:rsidRPr="00655E9C">
              <w:t>veebr</w:t>
            </w:r>
          </w:p>
        </w:tc>
        <w:tc>
          <w:tcPr>
            <w:tcW w:w="606" w:type="dxa"/>
            <w:shd w:val="clear" w:color="auto" w:fill="auto"/>
            <w:textDirection w:val="btLr"/>
            <w:vAlign w:val="bottom"/>
          </w:tcPr>
          <w:p w14:paraId="185EABD5" w14:textId="77777777" w:rsidR="00524C27" w:rsidRPr="00655E9C" w:rsidRDefault="00524C27" w:rsidP="00824FAA">
            <w:pPr>
              <w:ind w:left="113" w:right="113"/>
            </w:pPr>
            <w:r w:rsidRPr="00655E9C">
              <w:t>märts</w:t>
            </w:r>
          </w:p>
        </w:tc>
        <w:tc>
          <w:tcPr>
            <w:tcW w:w="518" w:type="dxa"/>
            <w:shd w:val="clear" w:color="auto" w:fill="auto"/>
            <w:textDirection w:val="btLr"/>
            <w:vAlign w:val="bottom"/>
          </w:tcPr>
          <w:p w14:paraId="02F2B697" w14:textId="77777777" w:rsidR="00524C27" w:rsidRPr="00655E9C" w:rsidRDefault="00524C27" w:rsidP="00824FAA">
            <w:pPr>
              <w:ind w:left="113" w:right="113"/>
            </w:pPr>
            <w:r w:rsidRPr="00655E9C">
              <w:t>apr</w:t>
            </w:r>
          </w:p>
        </w:tc>
        <w:tc>
          <w:tcPr>
            <w:tcW w:w="578" w:type="dxa"/>
            <w:shd w:val="clear" w:color="auto" w:fill="auto"/>
            <w:textDirection w:val="btLr"/>
            <w:vAlign w:val="bottom"/>
          </w:tcPr>
          <w:p w14:paraId="345378C7" w14:textId="77777777" w:rsidR="00524C27" w:rsidRPr="00655E9C" w:rsidRDefault="00524C27" w:rsidP="00824FAA">
            <w:pPr>
              <w:ind w:left="113" w:right="113"/>
            </w:pPr>
            <w:r w:rsidRPr="00655E9C">
              <w:t>mai</w:t>
            </w:r>
          </w:p>
        </w:tc>
        <w:tc>
          <w:tcPr>
            <w:tcW w:w="507" w:type="dxa"/>
            <w:shd w:val="clear" w:color="auto" w:fill="auto"/>
            <w:textDirection w:val="btLr"/>
            <w:vAlign w:val="bottom"/>
          </w:tcPr>
          <w:p w14:paraId="014D2D6F" w14:textId="77777777" w:rsidR="00524C27" w:rsidRPr="00655E9C" w:rsidRDefault="00524C27" w:rsidP="00824FAA">
            <w:pPr>
              <w:ind w:left="113" w:right="113"/>
            </w:pPr>
            <w:r w:rsidRPr="00655E9C">
              <w:t>juuni</w:t>
            </w:r>
          </w:p>
        </w:tc>
        <w:tc>
          <w:tcPr>
            <w:tcW w:w="590" w:type="dxa"/>
            <w:shd w:val="clear" w:color="auto" w:fill="auto"/>
            <w:textDirection w:val="btLr"/>
            <w:vAlign w:val="bottom"/>
          </w:tcPr>
          <w:p w14:paraId="08D4BC37" w14:textId="77777777" w:rsidR="00524C27" w:rsidRPr="00655E9C" w:rsidRDefault="00524C27" w:rsidP="00824FAA">
            <w:pPr>
              <w:ind w:left="113" w:right="113"/>
            </w:pPr>
            <w:r w:rsidRPr="00655E9C">
              <w:t>juuli</w:t>
            </w:r>
          </w:p>
        </w:tc>
        <w:tc>
          <w:tcPr>
            <w:tcW w:w="590" w:type="dxa"/>
            <w:shd w:val="clear" w:color="auto" w:fill="auto"/>
            <w:textDirection w:val="btLr"/>
            <w:vAlign w:val="bottom"/>
          </w:tcPr>
          <w:p w14:paraId="644548FF" w14:textId="77777777" w:rsidR="00524C27" w:rsidRPr="00655E9C" w:rsidRDefault="00524C27" w:rsidP="00824FAA">
            <w:pPr>
              <w:ind w:left="113" w:right="113"/>
            </w:pPr>
            <w:r w:rsidRPr="00655E9C">
              <w:t>aug</w:t>
            </w:r>
          </w:p>
        </w:tc>
        <w:tc>
          <w:tcPr>
            <w:tcW w:w="590" w:type="dxa"/>
            <w:shd w:val="clear" w:color="auto" w:fill="auto"/>
            <w:textDirection w:val="btLr"/>
            <w:vAlign w:val="bottom"/>
          </w:tcPr>
          <w:p w14:paraId="510E3AC3" w14:textId="77777777" w:rsidR="00524C27" w:rsidRPr="00655E9C" w:rsidRDefault="00524C27" w:rsidP="00824FAA">
            <w:pPr>
              <w:ind w:left="113" w:right="113"/>
            </w:pPr>
            <w:r w:rsidRPr="00655E9C">
              <w:t>sept</w:t>
            </w:r>
          </w:p>
        </w:tc>
        <w:tc>
          <w:tcPr>
            <w:tcW w:w="590" w:type="dxa"/>
            <w:shd w:val="clear" w:color="auto" w:fill="auto"/>
            <w:textDirection w:val="btLr"/>
            <w:vAlign w:val="bottom"/>
          </w:tcPr>
          <w:p w14:paraId="29F11E03" w14:textId="77777777" w:rsidR="00524C27" w:rsidRPr="00655E9C" w:rsidRDefault="00524C27" w:rsidP="00824FAA">
            <w:pPr>
              <w:ind w:left="113" w:right="113"/>
            </w:pPr>
            <w:r w:rsidRPr="00655E9C">
              <w:t>okt</w:t>
            </w:r>
          </w:p>
        </w:tc>
        <w:tc>
          <w:tcPr>
            <w:tcW w:w="611" w:type="dxa"/>
            <w:shd w:val="clear" w:color="auto" w:fill="auto"/>
            <w:textDirection w:val="btLr"/>
            <w:vAlign w:val="bottom"/>
          </w:tcPr>
          <w:p w14:paraId="22192465" w14:textId="77777777" w:rsidR="00524C27" w:rsidRPr="00655E9C" w:rsidRDefault="00524C27" w:rsidP="00824FAA">
            <w:pPr>
              <w:ind w:left="113" w:right="113"/>
            </w:pPr>
            <w:r w:rsidRPr="00655E9C">
              <w:t>nov</w:t>
            </w:r>
          </w:p>
        </w:tc>
        <w:tc>
          <w:tcPr>
            <w:tcW w:w="590" w:type="dxa"/>
            <w:shd w:val="clear" w:color="auto" w:fill="auto"/>
            <w:textDirection w:val="btLr"/>
            <w:vAlign w:val="bottom"/>
          </w:tcPr>
          <w:p w14:paraId="3995FF39" w14:textId="77777777" w:rsidR="00524C27" w:rsidRPr="00655E9C" w:rsidRDefault="00524C27" w:rsidP="00824FAA">
            <w:pPr>
              <w:ind w:left="113" w:right="113"/>
            </w:pPr>
            <w:r w:rsidRPr="00655E9C">
              <w:t>dets</w:t>
            </w:r>
          </w:p>
        </w:tc>
        <w:tc>
          <w:tcPr>
            <w:tcW w:w="794" w:type="dxa"/>
            <w:shd w:val="clear" w:color="auto" w:fill="auto"/>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00524C27">
        <w:trPr>
          <w:trHeight w:val="315"/>
        </w:trPr>
        <w:tc>
          <w:tcPr>
            <w:tcW w:w="474" w:type="dxa"/>
            <w:vAlign w:val="bottom"/>
          </w:tcPr>
          <w:p w14:paraId="39416F6B" w14:textId="77777777" w:rsidR="00524C27" w:rsidRPr="00655E9C" w:rsidRDefault="00524C27" w:rsidP="00824FAA">
            <w:r w:rsidRPr="00655E9C">
              <w:t>HR</w:t>
            </w:r>
          </w:p>
        </w:tc>
        <w:tc>
          <w:tcPr>
            <w:tcW w:w="1076" w:type="dxa"/>
            <w:shd w:val="clear" w:color="auto" w:fill="auto"/>
            <w:noWrap/>
            <w:vAlign w:val="bottom"/>
          </w:tcPr>
          <w:p w14:paraId="1E5C2F7E" w14:textId="77777777" w:rsidR="00524C27" w:rsidRPr="00655E9C" w:rsidRDefault="00524C27" w:rsidP="00824FAA">
            <w:r w:rsidRPr="00655E9C">
              <w:t>Raie+kkv</w:t>
            </w:r>
          </w:p>
        </w:tc>
        <w:tc>
          <w:tcPr>
            <w:tcW w:w="590" w:type="dxa"/>
            <w:shd w:val="clear" w:color="auto" w:fill="auto"/>
            <w:noWrap/>
            <w:vAlign w:val="bottom"/>
          </w:tcPr>
          <w:p w14:paraId="5196C386" w14:textId="77777777" w:rsidR="00524C27" w:rsidRPr="00655E9C" w:rsidRDefault="00524C27" w:rsidP="00824FAA">
            <w:pPr>
              <w:jc w:val="right"/>
            </w:pPr>
          </w:p>
        </w:tc>
        <w:tc>
          <w:tcPr>
            <w:tcW w:w="590" w:type="dxa"/>
            <w:shd w:val="clear" w:color="auto" w:fill="auto"/>
            <w:noWrap/>
            <w:vAlign w:val="bottom"/>
          </w:tcPr>
          <w:p w14:paraId="1FD7C1D9" w14:textId="77777777" w:rsidR="00524C27" w:rsidRPr="00655E9C" w:rsidRDefault="00524C27" w:rsidP="00824FAA">
            <w:pPr>
              <w:jc w:val="right"/>
            </w:pPr>
          </w:p>
        </w:tc>
        <w:tc>
          <w:tcPr>
            <w:tcW w:w="606" w:type="dxa"/>
            <w:shd w:val="clear" w:color="auto" w:fill="auto"/>
            <w:noWrap/>
            <w:vAlign w:val="bottom"/>
          </w:tcPr>
          <w:p w14:paraId="33347754" w14:textId="77777777" w:rsidR="00524C27" w:rsidRPr="00655E9C" w:rsidRDefault="00524C27" w:rsidP="00824FAA">
            <w:pPr>
              <w:jc w:val="right"/>
            </w:pPr>
          </w:p>
        </w:tc>
        <w:tc>
          <w:tcPr>
            <w:tcW w:w="518" w:type="dxa"/>
            <w:shd w:val="clear" w:color="auto" w:fill="auto"/>
            <w:noWrap/>
            <w:vAlign w:val="bottom"/>
          </w:tcPr>
          <w:p w14:paraId="7ED28EA7" w14:textId="77777777" w:rsidR="00524C27" w:rsidRPr="00655E9C" w:rsidRDefault="00524C27" w:rsidP="00824FAA">
            <w:pPr>
              <w:jc w:val="right"/>
            </w:pPr>
          </w:p>
        </w:tc>
        <w:tc>
          <w:tcPr>
            <w:tcW w:w="578" w:type="dxa"/>
            <w:shd w:val="clear" w:color="auto" w:fill="auto"/>
            <w:noWrap/>
            <w:vAlign w:val="bottom"/>
          </w:tcPr>
          <w:p w14:paraId="6EB7A542" w14:textId="77777777" w:rsidR="00524C27" w:rsidRPr="00655E9C" w:rsidRDefault="00524C27" w:rsidP="00824FAA">
            <w:pPr>
              <w:jc w:val="right"/>
            </w:pPr>
          </w:p>
        </w:tc>
        <w:tc>
          <w:tcPr>
            <w:tcW w:w="507" w:type="dxa"/>
            <w:shd w:val="clear" w:color="auto" w:fill="auto"/>
            <w:noWrap/>
            <w:vAlign w:val="bottom"/>
          </w:tcPr>
          <w:p w14:paraId="164BDA47" w14:textId="77777777" w:rsidR="00524C27" w:rsidRPr="00655E9C" w:rsidRDefault="00524C27" w:rsidP="00824FAA"/>
        </w:tc>
        <w:tc>
          <w:tcPr>
            <w:tcW w:w="590" w:type="dxa"/>
            <w:shd w:val="clear" w:color="auto" w:fill="auto"/>
            <w:noWrap/>
            <w:vAlign w:val="bottom"/>
          </w:tcPr>
          <w:p w14:paraId="77018EA9" w14:textId="77777777" w:rsidR="00524C27" w:rsidRPr="00655E9C" w:rsidRDefault="00524C27" w:rsidP="00824FAA">
            <w:pPr>
              <w:jc w:val="right"/>
            </w:pPr>
          </w:p>
        </w:tc>
        <w:tc>
          <w:tcPr>
            <w:tcW w:w="590" w:type="dxa"/>
            <w:shd w:val="clear" w:color="auto" w:fill="auto"/>
            <w:noWrap/>
            <w:vAlign w:val="bottom"/>
          </w:tcPr>
          <w:p w14:paraId="11CAE46E" w14:textId="77777777" w:rsidR="00524C27" w:rsidRPr="00655E9C" w:rsidRDefault="00524C27" w:rsidP="00824FAA">
            <w:pPr>
              <w:jc w:val="right"/>
            </w:pPr>
          </w:p>
        </w:tc>
        <w:tc>
          <w:tcPr>
            <w:tcW w:w="590" w:type="dxa"/>
            <w:shd w:val="clear" w:color="auto" w:fill="auto"/>
            <w:noWrap/>
            <w:vAlign w:val="bottom"/>
          </w:tcPr>
          <w:p w14:paraId="2FAA0D54" w14:textId="77777777" w:rsidR="00524C27" w:rsidRPr="00655E9C" w:rsidRDefault="00524C27" w:rsidP="00824FAA">
            <w:pPr>
              <w:jc w:val="right"/>
            </w:pPr>
          </w:p>
        </w:tc>
        <w:tc>
          <w:tcPr>
            <w:tcW w:w="590" w:type="dxa"/>
            <w:shd w:val="clear" w:color="auto" w:fill="auto"/>
            <w:noWrap/>
            <w:vAlign w:val="bottom"/>
          </w:tcPr>
          <w:p w14:paraId="29CE204A" w14:textId="77777777" w:rsidR="00524C27" w:rsidRPr="00655E9C" w:rsidRDefault="00524C27" w:rsidP="00824FAA">
            <w:pPr>
              <w:jc w:val="right"/>
            </w:pPr>
          </w:p>
        </w:tc>
        <w:tc>
          <w:tcPr>
            <w:tcW w:w="611" w:type="dxa"/>
            <w:shd w:val="clear" w:color="auto" w:fill="auto"/>
            <w:noWrap/>
            <w:vAlign w:val="bottom"/>
          </w:tcPr>
          <w:p w14:paraId="63B98961" w14:textId="77777777" w:rsidR="00524C27" w:rsidRPr="00655E9C" w:rsidRDefault="00524C27" w:rsidP="00824FAA">
            <w:pPr>
              <w:jc w:val="right"/>
            </w:pPr>
          </w:p>
        </w:tc>
        <w:tc>
          <w:tcPr>
            <w:tcW w:w="590" w:type="dxa"/>
            <w:shd w:val="clear" w:color="auto" w:fill="auto"/>
            <w:noWrap/>
            <w:vAlign w:val="bottom"/>
          </w:tcPr>
          <w:p w14:paraId="5FD8278D" w14:textId="77777777" w:rsidR="00524C27" w:rsidRPr="00655E9C" w:rsidRDefault="00524C27" w:rsidP="00824FAA">
            <w:pPr>
              <w:jc w:val="right"/>
            </w:pPr>
          </w:p>
        </w:tc>
        <w:tc>
          <w:tcPr>
            <w:tcW w:w="794" w:type="dxa"/>
            <w:shd w:val="clear" w:color="auto" w:fill="auto"/>
            <w:noWrap/>
            <w:vAlign w:val="bottom"/>
          </w:tcPr>
          <w:p w14:paraId="027239D9" w14:textId="77777777" w:rsidR="00524C27" w:rsidRPr="00655E9C" w:rsidRDefault="00524C27" w:rsidP="00824FAA">
            <w:pPr>
              <w:jc w:val="right"/>
              <w:rPr>
                <w:b/>
                <w:bCs/>
              </w:rPr>
            </w:pPr>
          </w:p>
        </w:tc>
      </w:tr>
      <w:tr w:rsidR="00524C27" w:rsidRPr="00655E9C" w14:paraId="0992FB3C" w14:textId="77777777" w:rsidTr="00524C27">
        <w:trPr>
          <w:trHeight w:val="315"/>
        </w:trPr>
        <w:tc>
          <w:tcPr>
            <w:tcW w:w="474" w:type="dxa"/>
            <w:vAlign w:val="bottom"/>
          </w:tcPr>
          <w:p w14:paraId="761B7292" w14:textId="77777777" w:rsidR="00524C27" w:rsidRPr="00655E9C" w:rsidRDefault="00524C27" w:rsidP="00824FAA">
            <w:r w:rsidRPr="00655E9C">
              <w:t>LR</w:t>
            </w:r>
          </w:p>
        </w:tc>
        <w:tc>
          <w:tcPr>
            <w:tcW w:w="1076" w:type="dxa"/>
            <w:shd w:val="clear" w:color="auto" w:fill="auto"/>
            <w:noWrap/>
            <w:vAlign w:val="bottom"/>
          </w:tcPr>
          <w:p w14:paraId="16074673" w14:textId="77777777" w:rsidR="00524C27" w:rsidRPr="00655E9C" w:rsidRDefault="00524C27" w:rsidP="00824FAA">
            <w:r w:rsidRPr="00655E9C">
              <w:t>Raie+kkv</w:t>
            </w:r>
          </w:p>
        </w:tc>
        <w:tc>
          <w:tcPr>
            <w:tcW w:w="590" w:type="dxa"/>
            <w:shd w:val="clear" w:color="auto" w:fill="auto"/>
            <w:noWrap/>
            <w:vAlign w:val="bottom"/>
          </w:tcPr>
          <w:p w14:paraId="3026638C" w14:textId="77777777" w:rsidR="00524C27" w:rsidRPr="00655E9C" w:rsidRDefault="00524C27" w:rsidP="00824FAA">
            <w:pPr>
              <w:jc w:val="right"/>
            </w:pPr>
          </w:p>
        </w:tc>
        <w:tc>
          <w:tcPr>
            <w:tcW w:w="590" w:type="dxa"/>
            <w:shd w:val="clear" w:color="auto" w:fill="auto"/>
            <w:noWrap/>
            <w:vAlign w:val="bottom"/>
          </w:tcPr>
          <w:p w14:paraId="4BC5CD6C" w14:textId="77777777" w:rsidR="00524C27" w:rsidRPr="00655E9C" w:rsidRDefault="00524C27" w:rsidP="00824FAA">
            <w:pPr>
              <w:jc w:val="right"/>
            </w:pPr>
          </w:p>
        </w:tc>
        <w:tc>
          <w:tcPr>
            <w:tcW w:w="606" w:type="dxa"/>
            <w:shd w:val="clear" w:color="auto" w:fill="auto"/>
            <w:noWrap/>
            <w:vAlign w:val="bottom"/>
          </w:tcPr>
          <w:p w14:paraId="7E6680B9" w14:textId="77777777" w:rsidR="00524C27" w:rsidRPr="00655E9C" w:rsidRDefault="00524C27" w:rsidP="00824FAA">
            <w:pPr>
              <w:jc w:val="right"/>
            </w:pPr>
          </w:p>
        </w:tc>
        <w:tc>
          <w:tcPr>
            <w:tcW w:w="518" w:type="dxa"/>
            <w:shd w:val="clear" w:color="auto" w:fill="auto"/>
            <w:noWrap/>
            <w:vAlign w:val="bottom"/>
          </w:tcPr>
          <w:p w14:paraId="3D6526E7" w14:textId="77777777" w:rsidR="00524C27" w:rsidRPr="00655E9C" w:rsidRDefault="00524C27" w:rsidP="00824FAA">
            <w:pPr>
              <w:jc w:val="right"/>
            </w:pPr>
          </w:p>
        </w:tc>
        <w:tc>
          <w:tcPr>
            <w:tcW w:w="578" w:type="dxa"/>
            <w:shd w:val="clear" w:color="auto" w:fill="auto"/>
            <w:noWrap/>
            <w:vAlign w:val="bottom"/>
          </w:tcPr>
          <w:p w14:paraId="6C9242C2" w14:textId="77777777" w:rsidR="00524C27" w:rsidRPr="00655E9C" w:rsidRDefault="00524C27" w:rsidP="00824FAA">
            <w:pPr>
              <w:jc w:val="right"/>
            </w:pPr>
          </w:p>
        </w:tc>
        <w:tc>
          <w:tcPr>
            <w:tcW w:w="507" w:type="dxa"/>
            <w:shd w:val="clear" w:color="auto" w:fill="auto"/>
            <w:noWrap/>
            <w:vAlign w:val="bottom"/>
          </w:tcPr>
          <w:p w14:paraId="4217FA52" w14:textId="77777777" w:rsidR="00524C27" w:rsidRPr="00655E9C" w:rsidRDefault="00524C27" w:rsidP="00824FAA"/>
        </w:tc>
        <w:tc>
          <w:tcPr>
            <w:tcW w:w="590" w:type="dxa"/>
            <w:shd w:val="clear" w:color="auto" w:fill="auto"/>
            <w:noWrap/>
            <w:vAlign w:val="bottom"/>
          </w:tcPr>
          <w:p w14:paraId="2CEB00B8" w14:textId="77777777" w:rsidR="00524C27" w:rsidRPr="00655E9C" w:rsidRDefault="00524C27" w:rsidP="00824FAA">
            <w:pPr>
              <w:jc w:val="right"/>
            </w:pPr>
          </w:p>
        </w:tc>
        <w:tc>
          <w:tcPr>
            <w:tcW w:w="590" w:type="dxa"/>
            <w:shd w:val="clear" w:color="auto" w:fill="auto"/>
            <w:noWrap/>
            <w:vAlign w:val="bottom"/>
          </w:tcPr>
          <w:p w14:paraId="4E876005" w14:textId="77777777" w:rsidR="00524C27" w:rsidRPr="00655E9C" w:rsidRDefault="00524C27" w:rsidP="00824FAA">
            <w:pPr>
              <w:jc w:val="right"/>
            </w:pPr>
          </w:p>
        </w:tc>
        <w:tc>
          <w:tcPr>
            <w:tcW w:w="590" w:type="dxa"/>
            <w:shd w:val="clear" w:color="auto" w:fill="auto"/>
            <w:noWrap/>
            <w:vAlign w:val="bottom"/>
          </w:tcPr>
          <w:p w14:paraId="3A7B7D1A" w14:textId="77777777" w:rsidR="00524C27" w:rsidRPr="00655E9C" w:rsidRDefault="00524C27" w:rsidP="00824FAA">
            <w:pPr>
              <w:jc w:val="right"/>
            </w:pPr>
          </w:p>
        </w:tc>
        <w:tc>
          <w:tcPr>
            <w:tcW w:w="590" w:type="dxa"/>
            <w:shd w:val="clear" w:color="auto" w:fill="auto"/>
            <w:noWrap/>
            <w:vAlign w:val="bottom"/>
          </w:tcPr>
          <w:p w14:paraId="2E7B2DC1" w14:textId="77777777" w:rsidR="00524C27" w:rsidRPr="00655E9C" w:rsidRDefault="00524C27" w:rsidP="00824FAA">
            <w:pPr>
              <w:jc w:val="right"/>
            </w:pPr>
          </w:p>
        </w:tc>
        <w:tc>
          <w:tcPr>
            <w:tcW w:w="611" w:type="dxa"/>
            <w:shd w:val="clear" w:color="auto" w:fill="auto"/>
            <w:noWrap/>
            <w:vAlign w:val="bottom"/>
          </w:tcPr>
          <w:p w14:paraId="469720C0" w14:textId="77777777" w:rsidR="00524C27" w:rsidRPr="00655E9C" w:rsidRDefault="00524C27" w:rsidP="00824FAA">
            <w:pPr>
              <w:jc w:val="right"/>
            </w:pPr>
          </w:p>
        </w:tc>
        <w:tc>
          <w:tcPr>
            <w:tcW w:w="590" w:type="dxa"/>
            <w:shd w:val="clear" w:color="auto" w:fill="auto"/>
            <w:noWrap/>
            <w:vAlign w:val="bottom"/>
          </w:tcPr>
          <w:p w14:paraId="2ED04536" w14:textId="77777777" w:rsidR="00524C27" w:rsidRPr="00655E9C" w:rsidRDefault="00524C27" w:rsidP="00824FAA">
            <w:pPr>
              <w:jc w:val="right"/>
            </w:pPr>
          </w:p>
        </w:tc>
        <w:tc>
          <w:tcPr>
            <w:tcW w:w="794" w:type="dxa"/>
            <w:shd w:val="clear" w:color="auto" w:fill="auto"/>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87151C7" w14:textId="77777777" w:rsidR="007633AC" w:rsidRPr="00655E9C" w:rsidRDefault="007633AC" w:rsidP="00824FAA">
      <w:pPr>
        <w:jc w:val="both"/>
      </w:pPr>
    </w:p>
    <w:p w14:paraId="5E5B39A6" w14:textId="0B274591" w:rsidR="00824FAA" w:rsidRPr="00655E9C" w:rsidRDefault="0002252B" w:rsidP="007633AC">
      <w:pPr>
        <w:pStyle w:val="Loendilik"/>
        <w:numPr>
          <w:ilvl w:val="0"/>
          <w:numId w:val="22"/>
        </w:numPr>
        <w:jc w:val="both"/>
      </w:pPr>
      <w:r w:rsidRPr="00655E9C">
        <w:t>Käesoleva lisaga t</w:t>
      </w:r>
      <w:r w:rsidR="00824FAA" w:rsidRPr="00655E9C">
        <w:t xml:space="preserve">öövõtja kinnitab, et on suuteline kalendrikuus maksimaalselt raiuma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 xml:space="preserve">3 </w:t>
      </w:r>
      <w:r w:rsidR="00824FAA" w:rsidRPr="00655E9C">
        <w:t xml:space="preserve">ja kokku vedama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3</w:t>
      </w:r>
      <w:r w:rsidRPr="00655E9C">
        <w:t>.</w:t>
      </w:r>
    </w:p>
    <w:p w14:paraId="6CBF86E5" w14:textId="77777777" w:rsidR="00824FAA" w:rsidRPr="00655E9C" w:rsidRDefault="00824FAA" w:rsidP="00824FAA">
      <w:pPr>
        <w:spacing w:line="240" w:lineRule="exact"/>
        <w:jc w:val="both"/>
      </w:pPr>
    </w:p>
    <w:p w14:paraId="0AA6E71F" w14:textId="77777777" w:rsidR="00824FAA" w:rsidRPr="00655E9C" w:rsidRDefault="0002252B" w:rsidP="00824FAA">
      <w:pPr>
        <w:jc w:val="both"/>
        <w:outlineLvl w:val="0"/>
        <w:rPr>
          <w:b/>
        </w:rPr>
      </w:pPr>
      <w:r w:rsidRPr="00655E9C">
        <w:rPr>
          <w:b/>
        </w:rPr>
        <w:t>Poolte allkirjad</w:t>
      </w:r>
    </w:p>
    <w:p w14:paraId="3FFD4157" w14:textId="77777777" w:rsidR="0002252B" w:rsidRPr="00655E9C" w:rsidRDefault="0002252B" w:rsidP="00824FAA">
      <w:pPr>
        <w:jc w:val="both"/>
        <w:outlineLvl w:val="0"/>
        <w:rPr>
          <w:b/>
        </w:rPr>
      </w:pPr>
    </w:p>
    <w:p w14:paraId="71C07F78" w14:textId="77777777" w:rsidR="00824FAA" w:rsidRPr="00655E9C" w:rsidRDefault="0002252B" w:rsidP="00824FAA">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00824FAA" w:rsidRPr="00655E9C">
        <w:rPr>
          <w:b/>
        </w:rPr>
        <w:t>Töövõtja</w:t>
      </w:r>
      <w:r w:rsidR="00824FAA" w:rsidRPr="00655E9C">
        <w:rPr>
          <w:b/>
        </w:rPr>
        <w:tab/>
      </w:r>
    </w:p>
    <w:p w14:paraId="00E708C5" w14:textId="77777777" w:rsidR="0002252B" w:rsidRPr="00655E9C" w:rsidRDefault="0002252B" w:rsidP="0002252B">
      <w:pPr>
        <w:jc w:val="both"/>
        <w:outlineLvl w:val="0"/>
        <w:rPr>
          <w:b/>
        </w:rPr>
      </w:pPr>
    </w:p>
    <w:p w14:paraId="3A482FE1" w14:textId="246584B8" w:rsidR="0002252B" w:rsidRPr="00655E9C" w:rsidRDefault="00236041"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02252B" w:rsidRPr="00655E9C">
        <w:rPr>
          <w:b/>
        </w:rPr>
        <w:tab/>
      </w:r>
      <w:r w:rsidR="0002252B" w:rsidRPr="00655E9C">
        <w:rPr>
          <w:b/>
        </w:rPr>
        <w:tab/>
      </w:r>
      <w:r w:rsidR="0002252B" w:rsidRPr="00655E9C">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824FAA" w:rsidRPr="00655E9C">
        <w:rPr>
          <w:b/>
        </w:rPr>
        <w:tab/>
      </w:r>
    </w:p>
    <w:p w14:paraId="7E619B0F" w14:textId="77777777" w:rsidR="0002252B" w:rsidRPr="00655E9C" w:rsidRDefault="0002252B" w:rsidP="0002252B">
      <w:pPr>
        <w:jc w:val="both"/>
        <w:outlineLvl w:val="0"/>
        <w:rPr>
          <w:b/>
        </w:rPr>
      </w:pPr>
    </w:p>
    <w:p w14:paraId="01868F54" w14:textId="77777777" w:rsidR="00824FAA" w:rsidRPr="00655E9C" w:rsidRDefault="0002252B" w:rsidP="0002252B">
      <w:pPr>
        <w:tabs>
          <w:tab w:val="left" w:pos="708"/>
          <w:tab w:val="left" w:pos="1416"/>
          <w:tab w:val="left" w:pos="2124"/>
          <w:tab w:val="left" w:pos="2832"/>
          <w:tab w:val="left" w:pos="3540"/>
          <w:tab w:val="left" w:pos="4248"/>
          <w:tab w:val="left" w:pos="5865"/>
        </w:tabs>
        <w:jc w:val="both"/>
        <w:outlineLvl w:val="0"/>
        <w:rPr>
          <w:b/>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t xml:space="preserve">            </w:t>
      </w:r>
      <w:r w:rsidRPr="00655E9C">
        <w:rPr>
          <w:b/>
        </w:rPr>
        <w:fldChar w:fldCharType="begin"/>
      </w:r>
      <w:r w:rsidRPr="00655E9C">
        <w:instrText xml:space="preserve"> MACROBUTTON  AcceptAllChangesInDoc [Sisesta eesnimi ja perekonnanimi] </w:instrText>
      </w:r>
      <w:r w:rsidRPr="00655E9C">
        <w:rPr>
          <w:b/>
        </w:rPr>
        <w:fldChar w:fldCharType="end"/>
      </w: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02945A31" w14:textId="08AF676B" w:rsidR="00087116" w:rsidRPr="00655E9C" w:rsidRDefault="00087116">
      <w:pPr>
        <w:spacing w:after="200" w:line="276" w:lineRule="auto"/>
      </w:pPr>
      <w:r w:rsidRPr="00655E9C">
        <w:br w:type="page"/>
      </w:r>
    </w:p>
    <w:p w14:paraId="4C1F2DDD" w14:textId="77777777" w:rsidR="0002252B" w:rsidRPr="00655E9C" w:rsidRDefault="0002252B" w:rsidP="005D777F">
      <w:pPr>
        <w:ind w:left="4248" w:firstLine="708"/>
        <w:jc w:val="both"/>
        <w:outlineLvl w:val="0"/>
      </w:pPr>
    </w:p>
    <w:p w14:paraId="0FBB1ED2" w14:textId="77777777" w:rsidR="0002252B" w:rsidRPr="00655E9C" w:rsidRDefault="0002252B" w:rsidP="0002252B">
      <w:pPr>
        <w:ind w:left="4248" w:firstLine="708"/>
        <w:jc w:val="both"/>
        <w:outlineLvl w:val="0"/>
        <w:rPr>
          <w:sz w:val="22"/>
          <w:szCs w:val="22"/>
        </w:rPr>
      </w:pPr>
      <w:r w:rsidRPr="00655E9C">
        <w:rPr>
          <w:sz w:val="22"/>
          <w:szCs w:val="22"/>
        </w:rPr>
        <w:t>Lisa 2/1</w:t>
      </w:r>
    </w:p>
    <w:p w14:paraId="189A099A" w14:textId="351843CA"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686F0BF8" w14:textId="77777777" w:rsidR="0002252B" w:rsidRPr="00655E9C" w:rsidRDefault="0002252B" w:rsidP="0002252B">
      <w:pPr>
        <w:ind w:left="4956"/>
        <w:jc w:val="both"/>
        <w:outlineLvl w:val="0"/>
        <w:rPr>
          <w:sz w:val="22"/>
          <w:szCs w:val="22"/>
        </w:rPr>
      </w:pPr>
      <w:r w:rsidRPr="00655E9C">
        <w:rPr>
          <w:sz w:val="22"/>
          <w:szCs w:val="22"/>
        </w:rPr>
        <w:t>3-2.</w:t>
      </w:r>
      <w:r w:rsidR="003D6F94"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072B1DB0" w14:textId="77777777" w:rsidR="00824FAA" w:rsidRPr="00655E9C" w:rsidRDefault="00824FAA" w:rsidP="0002252B">
      <w:pPr>
        <w:jc w:val="right"/>
        <w:rPr>
          <w:sz w:val="16"/>
          <w:szCs w:val="16"/>
        </w:rPr>
      </w:pPr>
    </w:p>
    <w:p w14:paraId="1C1E8E54" w14:textId="3F05682E" w:rsidR="0002252B" w:rsidRPr="00655E9C" w:rsidRDefault="00EF43B3" w:rsidP="005D777F">
      <w:pPr>
        <w:jc w:val="both"/>
        <w:rPr>
          <w:b/>
        </w:rPr>
      </w:pPr>
      <w:r w:rsidRPr="00655E9C">
        <w:rPr>
          <w:b/>
        </w:rPr>
        <w:t>Hinnakokkuleppe raamistik</w:t>
      </w:r>
      <w:r w:rsidR="0050305C" w:rsidRPr="00655E9C">
        <w:rPr>
          <w:b/>
        </w:rPr>
        <w:t xml:space="preserve"> (vorm)</w:t>
      </w:r>
    </w:p>
    <w:p w14:paraId="444C338D" w14:textId="45DA0EAF" w:rsidR="0002252B" w:rsidRPr="00655E9C" w:rsidRDefault="0002252B" w:rsidP="005D777F">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00DC2F16" w:rsidRPr="00655E9C">
        <w:rPr>
          <w:b/>
        </w:rPr>
        <w:t xml:space="preserve">töövõtja </w:t>
      </w:r>
      <w:r w:rsidRPr="00655E9C">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655E9C">
            <w:t>[Vali kuupäev]</w:t>
          </w:r>
        </w:sdtContent>
      </w:sdt>
      <w:r w:rsidR="005D777F" w:rsidRPr="00655E9C">
        <w:t xml:space="preserve"> </w:t>
      </w:r>
      <w:r w:rsidR="00DC2F16" w:rsidRPr="00655E9C">
        <w:t xml:space="preserve">kehtiv </w:t>
      </w:r>
      <w:r w:rsidR="005D777F" w:rsidRPr="00655E9C">
        <w:t>„Lageraie hinnaraamistik“</w:t>
      </w:r>
      <w:r w:rsidR="00DC2F16" w:rsidRPr="00655E9C">
        <w:t xml:space="preserve"> on</w:t>
      </w:r>
      <w:r w:rsidR="005D777F" w:rsidRPr="00655E9C">
        <w:t xml:space="preserve"> järgnev:</w:t>
      </w:r>
    </w:p>
    <w:p w14:paraId="4D74B178" w14:textId="0780AF72" w:rsidR="00DC2F16" w:rsidRPr="00655E9C" w:rsidRDefault="00922E4F" w:rsidP="005D777F">
      <w:pPr>
        <w:jc w:val="both"/>
      </w:pPr>
      <w:r w:rsidRPr="00922E4F">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1"/>
                    <a:stretch>
                      <a:fillRect/>
                    </a:stretch>
                  </pic:blipFill>
                  <pic:spPr>
                    <a:xfrm>
                      <a:off x="0" y="0"/>
                      <a:ext cx="3609975" cy="5572125"/>
                    </a:xfrm>
                    <a:prstGeom prst="rect">
                      <a:avLst/>
                    </a:prstGeom>
                  </pic:spPr>
                </pic:pic>
              </a:graphicData>
            </a:graphic>
          </wp:inline>
        </w:drawing>
      </w:r>
    </w:p>
    <w:p w14:paraId="3A627DDE" w14:textId="22BA3FEF" w:rsidR="005D777F" w:rsidRPr="00655E9C" w:rsidRDefault="005D777F" w:rsidP="00824FAA">
      <w:pPr>
        <w:jc w:val="both"/>
      </w:pPr>
    </w:p>
    <w:p w14:paraId="4844C802" w14:textId="77777777" w:rsidR="00CC22BD" w:rsidRPr="00655E9C" w:rsidRDefault="00CC22BD" w:rsidP="00DE11E1">
      <w:pPr>
        <w:ind w:left="4248" w:firstLine="708"/>
        <w:jc w:val="both"/>
        <w:outlineLvl w:val="0"/>
        <w:rPr>
          <w:sz w:val="22"/>
          <w:szCs w:val="22"/>
        </w:rPr>
      </w:pPr>
    </w:p>
    <w:p w14:paraId="5ECF0511" w14:textId="77777777" w:rsidR="008B7CCA" w:rsidRPr="00655E9C" w:rsidRDefault="008B7CCA" w:rsidP="00DE11E1">
      <w:pPr>
        <w:ind w:left="4248" w:firstLine="708"/>
        <w:jc w:val="both"/>
        <w:outlineLvl w:val="0"/>
        <w:rPr>
          <w:sz w:val="22"/>
          <w:szCs w:val="22"/>
        </w:rPr>
      </w:pPr>
    </w:p>
    <w:p w14:paraId="3490E418" w14:textId="437D71C1" w:rsidR="008B7CCA" w:rsidRDefault="008B7CCA" w:rsidP="00DE11E1">
      <w:pPr>
        <w:ind w:left="4248" w:firstLine="708"/>
        <w:jc w:val="both"/>
        <w:outlineLvl w:val="0"/>
        <w:rPr>
          <w:sz w:val="22"/>
          <w:szCs w:val="22"/>
        </w:rPr>
      </w:pPr>
    </w:p>
    <w:p w14:paraId="3E81CC5C" w14:textId="28656886" w:rsidR="00BB2C00" w:rsidRDefault="00BB2C00" w:rsidP="00DE11E1">
      <w:pPr>
        <w:ind w:left="4248" w:firstLine="708"/>
        <w:jc w:val="both"/>
        <w:outlineLvl w:val="0"/>
        <w:rPr>
          <w:sz w:val="22"/>
          <w:szCs w:val="22"/>
        </w:rPr>
      </w:pPr>
    </w:p>
    <w:p w14:paraId="5567AB6E" w14:textId="05288823" w:rsidR="00BB2C00" w:rsidRDefault="00BB2C00" w:rsidP="00DE11E1">
      <w:pPr>
        <w:ind w:left="4248" w:firstLine="708"/>
        <w:jc w:val="both"/>
        <w:outlineLvl w:val="0"/>
        <w:rPr>
          <w:sz w:val="22"/>
          <w:szCs w:val="22"/>
        </w:rPr>
      </w:pPr>
    </w:p>
    <w:p w14:paraId="7EFB4CC6" w14:textId="09BD52A0" w:rsidR="00BB2C00" w:rsidRDefault="00BB2C00" w:rsidP="00DE11E1">
      <w:pPr>
        <w:ind w:left="4248" w:firstLine="708"/>
        <w:jc w:val="both"/>
        <w:outlineLvl w:val="0"/>
        <w:rPr>
          <w:sz w:val="22"/>
          <w:szCs w:val="22"/>
        </w:rPr>
      </w:pPr>
    </w:p>
    <w:p w14:paraId="3F177FFE" w14:textId="03961223" w:rsidR="00BB2C00" w:rsidRDefault="00BB2C00" w:rsidP="00DE11E1">
      <w:pPr>
        <w:ind w:left="4248" w:firstLine="708"/>
        <w:jc w:val="both"/>
        <w:outlineLvl w:val="0"/>
        <w:rPr>
          <w:sz w:val="22"/>
          <w:szCs w:val="22"/>
        </w:rPr>
      </w:pPr>
    </w:p>
    <w:p w14:paraId="2F427A8B" w14:textId="2463F852" w:rsidR="00BB2C00" w:rsidRDefault="00BB2C00" w:rsidP="00DE11E1">
      <w:pPr>
        <w:ind w:left="4248" w:firstLine="708"/>
        <w:jc w:val="both"/>
        <w:outlineLvl w:val="0"/>
        <w:rPr>
          <w:sz w:val="22"/>
          <w:szCs w:val="22"/>
        </w:rPr>
      </w:pPr>
    </w:p>
    <w:p w14:paraId="2A3A22C1" w14:textId="13540C19" w:rsidR="00BB2C00" w:rsidRDefault="00BB2C00" w:rsidP="00DE11E1">
      <w:pPr>
        <w:ind w:left="4248" w:firstLine="708"/>
        <w:jc w:val="both"/>
        <w:outlineLvl w:val="0"/>
        <w:rPr>
          <w:sz w:val="22"/>
          <w:szCs w:val="22"/>
        </w:rPr>
      </w:pPr>
    </w:p>
    <w:p w14:paraId="1A60E796" w14:textId="77777777" w:rsidR="00BB2C00" w:rsidRPr="00655E9C" w:rsidRDefault="00BB2C00" w:rsidP="00DE11E1">
      <w:pPr>
        <w:ind w:left="4248" w:firstLine="708"/>
        <w:jc w:val="both"/>
        <w:outlineLvl w:val="0"/>
        <w:rPr>
          <w:sz w:val="22"/>
          <w:szCs w:val="22"/>
        </w:rPr>
      </w:pPr>
    </w:p>
    <w:p w14:paraId="0102BB82" w14:textId="3F297596" w:rsidR="00DE11E1" w:rsidRPr="00655E9C" w:rsidRDefault="00DE11E1" w:rsidP="00DE11E1">
      <w:pPr>
        <w:ind w:left="4248" w:firstLine="708"/>
        <w:jc w:val="both"/>
        <w:outlineLvl w:val="0"/>
        <w:rPr>
          <w:sz w:val="22"/>
          <w:szCs w:val="22"/>
        </w:rPr>
      </w:pPr>
      <w:bookmarkStart w:id="7" w:name="_Hlk103096594"/>
      <w:r w:rsidRPr="00655E9C">
        <w:rPr>
          <w:sz w:val="22"/>
          <w:szCs w:val="22"/>
        </w:rPr>
        <w:lastRenderedPageBreak/>
        <w:t>Lisa 2/1</w:t>
      </w:r>
    </w:p>
    <w:p w14:paraId="60E014A2" w14:textId="72C58D91" w:rsidR="00DE11E1" w:rsidRPr="00655E9C" w:rsidRDefault="00DE11E1" w:rsidP="00DE11E1">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0F8483B7" w14:textId="77777777" w:rsidR="00DE11E1" w:rsidRPr="00655E9C" w:rsidRDefault="00DE11E1" w:rsidP="00DE11E1">
      <w:pPr>
        <w:ind w:left="4956"/>
        <w:jc w:val="both"/>
        <w:outlineLvl w:val="0"/>
        <w:rPr>
          <w:sz w:val="22"/>
          <w:szCs w:val="22"/>
        </w:rPr>
      </w:pPr>
      <w:r w:rsidRPr="00655E9C">
        <w:rPr>
          <w:sz w:val="22"/>
          <w:szCs w:val="22"/>
        </w:rPr>
        <w:t>3-2.</w:t>
      </w:r>
      <w:r w:rsidR="003D6F94"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69BDC1E5" w14:textId="77777777" w:rsidR="00824FAA" w:rsidRPr="00655E9C" w:rsidRDefault="00824FAA" w:rsidP="00824FAA">
      <w:pPr>
        <w:jc w:val="both"/>
        <w:outlineLvl w:val="0"/>
        <w:rPr>
          <w:sz w:val="16"/>
          <w:szCs w:val="16"/>
        </w:rPr>
      </w:pPr>
    </w:p>
    <w:p w14:paraId="19CF7847" w14:textId="6000C656" w:rsidR="005D777F" w:rsidRPr="00655E9C" w:rsidRDefault="005D777F" w:rsidP="005D777F">
      <w:pPr>
        <w:jc w:val="both"/>
        <w:rPr>
          <w:sz w:val="16"/>
          <w:szCs w:val="16"/>
        </w:rPr>
      </w:pPr>
      <w:r w:rsidRPr="00655E9C">
        <w:rPr>
          <w:b/>
        </w:rPr>
        <w:t xml:space="preserve">Hinnakokkuleppe raamistik </w:t>
      </w:r>
      <w:r w:rsidR="00511BC6" w:rsidRPr="00655E9C">
        <w:rPr>
          <w:b/>
        </w:rPr>
        <w:t>(vorm)</w:t>
      </w:r>
    </w:p>
    <w:p w14:paraId="1F1F8CB9" w14:textId="4EE5B1FE" w:rsidR="00EF43B3" w:rsidRPr="00655E9C" w:rsidRDefault="00EF43B3" w:rsidP="005D777F">
      <w:pPr>
        <w:jc w:val="both"/>
        <w:rPr>
          <w:sz w:val="16"/>
          <w:szCs w:val="16"/>
        </w:rPr>
      </w:pPr>
    </w:p>
    <w:p w14:paraId="5CEA4606" w14:textId="77777777" w:rsidR="008B7CCA" w:rsidRPr="00655E9C" w:rsidRDefault="008B7CCA" w:rsidP="005D777F">
      <w:pPr>
        <w:jc w:val="both"/>
        <w:rPr>
          <w:sz w:val="16"/>
          <w:szCs w:val="16"/>
        </w:rPr>
      </w:pPr>
    </w:p>
    <w:p w14:paraId="1866695B" w14:textId="513922B3" w:rsidR="005D777F" w:rsidRPr="00655E9C" w:rsidRDefault="00DE11E1" w:rsidP="005D777F">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008B7CCA" w:rsidRPr="00655E9C">
        <w:rPr>
          <w:b/>
        </w:rPr>
        <w:t xml:space="preserve">töövõtja </w:t>
      </w:r>
      <w:r w:rsidRPr="00655E9C">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655E9C">
            <w:t>[Vali kuupäev]</w:t>
          </w:r>
        </w:sdtContent>
      </w:sdt>
      <w:r w:rsidRPr="00655E9C">
        <w:t xml:space="preserve"> </w:t>
      </w:r>
      <w:r w:rsidR="008B7CCA" w:rsidRPr="00655E9C">
        <w:t xml:space="preserve">kehtiv </w:t>
      </w:r>
      <w:r w:rsidR="00087116" w:rsidRPr="00655E9C">
        <w:t>„K</w:t>
      </w:r>
      <w:r w:rsidR="005D777F" w:rsidRPr="00655E9C">
        <w:t xml:space="preserve">okkuveo </w:t>
      </w:r>
      <w:r w:rsidR="00087116" w:rsidRPr="00655E9C">
        <w:t>h</w:t>
      </w:r>
      <w:r w:rsidR="005D777F" w:rsidRPr="00655E9C">
        <w:t>innaraamistik</w:t>
      </w:r>
      <w:r w:rsidR="00087116" w:rsidRPr="00655E9C">
        <w:t>“</w:t>
      </w:r>
      <w:r w:rsidR="005D777F" w:rsidRPr="00655E9C">
        <w:t xml:space="preserve"> </w:t>
      </w:r>
      <w:r w:rsidR="00C92A8D">
        <w:t xml:space="preserve">on </w:t>
      </w:r>
      <w:r w:rsidR="005D777F" w:rsidRPr="00655E9C">
        <w:t>järgnev:</w:t>
      </w:r>
    </w:p>
    <w:p w14:paraId="7C356B7B" w14:textId="77777777" w:rsidR="008B7CCA" w:rsidRPr="00655E9C"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655E9C"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655E9C" w:rsidRDefault="00392BA9" w:rsidP="00392BA9">
            <w:pPr>
              <w:rPr>
                <w:rFonts w:ascii="Arial" w:hAnsi="Arial" w:cs="Arial"/>
                <w:color w:val="000000"/>
                <w:sz w:val="18"/>
                <w:szCs w:val="18"/>
              </w:rPr>
            </w:pPr>
            <w:r w:rsidRPr="00655E9C">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655E9C"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655E9C"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655E9C"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655E9C" w:rsidRDefault="00392BA9" w:rsidP="00392BA9">
            <w:pPr>
              <w:rPr>
                <w:rFonts w:ascii="Arial" w:hAnsi="Arial" w:cs="Arial"/>
                <w:color w:val="000000"/>
                <w:sz w:val="18"/>
                <w:szCs w:val="18"/>
              </w:rPr>
            </w:pPr>
            <w:r w:rsidRPr="00655E9C">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655E9C"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655E9C"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655E9C"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655E9C" w:rsidRDefault="00392BA9" w:rsidP="00392BA9">
            <w:pPr>
              <w:rPr>
                <w:rFonts w:ascii="Arial" w:hAnsi="Arial" w:cs="Arial"/>
                <w:color w:val="000000"/>
                <w:sz w:val="18"/>
                <w:szCs w:val="18"/>
              </w:rPr>
            </w:pPr>
            <w:r w:rsidRPr="00655E9C">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655E9C"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655E9C" w:rsidRDefault="00392BA9" w:rsidP="00392BA9">
            <w:pPr>
              <w:rPr>
                <w:rFonts w:ascii="Arial" w:hAnsi="Arial" w:cs="Arial"/>
                <w:color w:val="000000"/>
                <w:sz w:val="18"/>
                <w:szCs w:val="18"/>
              </w:rPr>
            </w:pPr>
            <w:r w:rsidRPr="00655E9C">
              <w:rPr>
                <w:rFonts w:ascii="Arial" w:hAnsi="Arial" w:cs="Arial"/>
                <w:color w:val="000000"/>
                <w:sz w:val="18"/>
                <w:szCs w:val="18"/>
              </w:rPr>
              <w:t>x,xxx</w:t>
            </w:r>
          </w:p>
        </w:tc>
      </w:tr>
      <w:tr w:rsidR="00392BA9" w:rsidRPr="00655E9C"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655E9C"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655E9C"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655E9C"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655E9C"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655E9C"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655E9C"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655E9C"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655E9C"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655E9C"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655E9C"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655E9C"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655E9C"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655E9C"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655E9C"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655E9C" w:rsidRDefault="00392BA9" w:rsidP="00392BA9">
            <w:pPr>
              <w:rPr>
                <w:rFonts w:ascii="Arial" w:hAnsi="Arial" w:cs="Arial"/>
                <w:sz w:val="20"/>
                <w:szCs w:val="20"/>
              </w:rPr>
            </w:pPr>
          </w:p>
        </w:tc>
      </w:tr>
      <w:tr w:rsidR="00392BA9" w:rsidRPr="00655E9C"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655E9C" w:rsidRDefault="00392BA9" w:rsidP="00392BA9">
            <w:pPr>
              <w:jc w:val="center"/>
              <w:rPr>
                <w:rFonts w:ascii="Arial" w:hAnsi="Arial" w:cs="Arial"/>
                <w:color w:val="000000"/>
                <w:sz w:val="20"/>
                <w:szCs w:val="20"/>
              </w:rPr>
            </w:pPr>
            <w:r w:rsidRPr="00655E9C">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655E9C" w:rsidRDefault="00392BA9" w:rsidP="00392BA9">
            <w:pPr>
              <w:jc w:val="center"/>
              <w:rPr>
                <w:rFonts w:ascii="Arial" w:hAnsi="Arial" w:cs="Arial"/>
                <w:color w:val="000000"/>
                <w:sz w:val="20"/>
                <w:szCs w:val="20"/>
              </w:rPr>
            </w:pPr>
            <w:r w:rsidRPr="00655E9C">
              <w:rPr>
                <w:rFonts w:ascii="Arial" w:hAnsi="Arial" w:cs="Arial"/>
                <w:color w:val="000000"/>
                <w:sz w:val="20"/>
                <w:szCs w:val="20"/>
              </w:rPr>
              <w:t>Hind harvendus-, aegjärksel-, häil-,</w:t>
            </w:r>
            <w:r w:rsidRPr="00655E9C">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655E9C" w:rsidRDefault="00392BA9" w:rsidP="00392BA9">
            <w:pPr>
              <w:jc w:val="center"/>
              <w:rPr>
                <w:rFonts w:ascii="Arial" w:hAnsi="Arial" w:cs="Arial"/>
                <w:color w:val="000000"/>
                <w:sz w:val="20"/>
                <w:szCs w:val="20"/>
              </w:rPr>
            </w:pPr>
            <w:r w:rsidRPr="00655E9C">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655E9C" w:rsidRDefault="00392BA9" w:rsidP="00392BA9">
            <w:pPr>
              <w:jc w:val="center"/>
              <w:rPr>
                <w:rFonts w:ascii="Arial" w:hAnsi="Arial" w:cs="Arial"/>
                <w:color w:val="000000"/>
                <w:sz w:val="20"/>
                <w:szCs w:val="20"/>
              </w:rPr>
            </w:pPr>
            <w:r w:rsidRPr="00655E9C">
              <w:rPr>
                <w:rFonts w:ascii="Arial" w:hAnsi="Arial" w:cs="Arial"/>
                <w:color w:val="000000"/>
                <w:sz w:val="20"/>
                <w:szCs w:val="20"/>
              </w:rPr>
              <w:t>Hind lageraiel ja</w:t>
            </w:r>
            <w:r w:rsidRPr="00655E9C">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655E9C" w:rsidRDefault="00392BA9" w:rsidP="00392BA9">
            <w:pPr>
              <w:rPr>
                <w:rFonts w:ascii="Arial" w:hAnsi="Arial" w:cs="Arial"/>
                <w:sz w:val="20"/>
                <w:szCs w:val="20"/>
              </w:rPr>
            </w:pPr>
          </w:p>
        </w:tc>
      </w:tr>
      <w:tr w:rsidR="00392BA9" w:rsidRPr="00655E9C"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655E9C" w:rsidRDefault="00392BA9" w:rsidP="00392BA9">
            <w:pPr>
              <w:rPr>
                <w:rFonts w:ascii="Arial" w:hAnsi="Arial" w:cs="Arial"/>
                <w:sz w:val="20"/>
                <w:szCs w:val="20"/>
              </w:rPr>
            </w:pPr>
          </w:p>
        </w:tc>
      </w:tr>
      <w:tr w:rsidR="00392BA9" w:rsidRPr="00655E9C"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655E9C" w:rsidRDefault="00392BA9" w:rsidP="00392BA9">
            <w:pPr>
              <w:rPr>
                <w:rFonts w:ascii="Arial" w:hAnsi="Arial" w:cs="Arial"/>
                <w:sz w:val="20"/>
                <w:szCs w:val="20"/>
              </w:rPr>
            </w:pPr>
          </w:p>
        </w:tc>
      </w:tr>
      <w:tr w:rsidR="00392BA9" w:rsidRPr="00655E9C"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655E9C" w:rsidRDefault="00392BA9" w:rsidP="00392BA9">
            <w:pPr>
              <w:rPr>
                <w:rFonts w:ascii="Arial" w:hAnsi="Arial" w:cs="Arial"/>
                <w:sz w:val="20"/>
                <w:szCs w:val="20"/>
              </w:rPr>
            </w:pPr>
          </w:p>
        </w:tc>
      </w:tr>
      <w:tr w:rsidR="00392BA9" w:rsidRPr="00655E9C"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655E9C" w:rsidRDefault="00392BA9" w:rsidP="00392BA9">
            <w:pPr>
              <w:rPr>
                <w:rFonts w:ascii="Arial" w:hAnsi="Arial" w:cs="Arial"/>
                <w:sz w:val="20"/>
                <w:szCs w:val="20"/>
              </w:rPr>
            </w:pPr>
          </w:p>
        </w:tc>
      </w:tr>
      <w:tr w:rsidR="00392BA9" w:rsidRPr="00655E9C"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655E9C" w:rsidRDefault="00392BA9" w:rsidP="00392BA9">
            <w:pPr>
              <w:rPr>
                <w:rFonts w:ascii="Arial" w:hAnsi="Arial" w:cs="Arial"/>
                <w:sz w:val="20"/>
                <w:szCs w:val="20"/>
              </w:rPr>
            </w:pPr>
          </w:p>
        </w:tc>
      </w:tr>
      <w:tr w:rsidR="00392BA9" w:rsidRPr="00655E9C"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655E9C" w:rsidRDefault="00392BA9" w:rsidP="00392BA9">
            <w:pPr>
              <w:rPr>
                <w:rFonts w:ascii="Arial" w:hAnsi="Arial" w:cs="Arial"/>
                <w:sz w:val="20"/>
                <w:szCs w:val="20"/>
              </w:rPr>
            </w:pPr>
          </w:p>
        </w:tc>
      </w:tr>
      <w:tr w:rsidR="00392BA9" w:rsidRPr="00655E9C"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655E9C" w:rsidRDefault="00392BA9" w:rsidP="00392BA9">
            <w:pPr>
              <w:rPr>
                <w:rFonts w:ascii="Arial" w:hAnsi="Arial" w:cs="Arial"/>
                <w:sz w:val="20"/>
                <w:szCs w:val="20"/>
              </w:rPr>
            </w:pPr>
          </w:p>
        </w:tc>
      </w:tr>
      <w:tr w:rsidR="00392BA9" w:rsidRPr="00655E9C"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655E9C" w:rsidRDefault="00392BA9" w:rsidP="00392BA9">
            <w:pPr>
              <w:rPr>
                <w:rFonts w:ascii="Arial" w:hAnsi="Arial" w:cs="Arial"/>
                <w:sz w:val="20"/>
                <w:szCs w:val="20"/>
              </w:rPr>
            </w:pPr>
          </w:p>
        </w:tc>
      </w:tr>
      <w:tr w:rsidR="00392BA9" w:rsidRPr="00655E9C"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655E9C" w:rsidRDefault="00392BA9" w:rsidP="00392BA9">
            <w:pPr>
              <w:rPr>
                <w:rFonts w:ascii="Arial" w:hAnsi="Arial" w:cs="Arial"/>
                <w:sz w:val="20"/>
                <w:szCs w:val="20"/>
              </w:rPr>
            </w:pPr>
          </w:p>
        </w:tc>
      </w:tr>
      <w:tr w:rsidR="00392BA9" w:rsidRPr="00655E9C"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655E9C" w:rsidRDefault="00392BA9" w:rsidP="00392BA9">
            <w:pPr>
              <w:rPr>
                <w:rFonts w:ascii="Arial" w:hAnsi="Arial" w:cs="Arial"/>
                <w:sz w:val="20"/>
                <w:szCs w:val="20"/>
              </w:rPr>
            </w:pPr>
          </w:p>
        </w:tc>
      </w:tr>
      <w:tr w:rsidR="00392BA9" w:rsidRPr="00655E9C"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655E9C" w:rsidRDefault="00392BA9" w:rsidP="00392BA9">
            <w:pPr>
              <w:rPr>
                <w:rFonts w:ascii="Arial" w:hAnsi="Arial" w:cs="Arial"/>
                <w:sz w:val="20"/>
                <w:szCs w:val="20"/>
              </w:rPr>
            </w:pPr>
          </w:p>
        </w:tc>
      </w:tr>
      <w:tr w:rsidR="00392BA9" w:rsidRPr="00655E9C"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655E9C" w:rsidRDefault="00392BA9" w:rsidP="00392BA9">
            <w:pPr>
              <w:rPr>
                <w:rFonts w:ascii="Arial" w:hAnsi="Arial" w:cs="Arial"/>
                <w:sz w:val="20"/>
                <w:szCs w:val="20"/>
              </w:rPr>
            </w:pPr>
          </w:p>
        </w:tc>
      </w:tr>
      <w:tr w:rsidR="00392BA9" w:rsidRPr="00655E9C"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655E9C" w:rsidRDefault="00392BA9" w:rsidP="00392BA9">
            <w:pPr>
              <w:rPr>
                <w:rFonts w:ascii="Arial" w:hAnsi="Arial" w:cs="Arial"/>
                <w:sz w:val="20"/>
                <w:szCs w:val="20"/>
              </w:rPr>
            </w:pPr>
          </w:p>
        </w:tc>
      </w:tr>
      <w:tr w:rsidR="00392BA9" w:rsidRPr="00655E9C"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655E9C" w:rsidRDefault="00392BA9" w:rsidP="00392BA9">
            <w:pPr>
              <w:rPr>
                <w:rFonts w:ascii="Arial" w:hAnsi="Arial" w:cs="Arial"/>
                <w:sz w:val="20"/>
                <w:szCs w:val="20"/>
              </w:rPr>
            </w:pPr>
          </w:p>
        </w:tc>
      </w:tr>
      <w:tr w:rsidR="00392BA9" w:rsidRPr="00655E9C"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655E9C" w:rsidRDefault="00392BA9" w:rsidP="00392BA9">
            <w:pPr>
              <w:rPr>
                <w:rFonts w:ascii="Arial" w:hAnsi="Arial" w:cs="Arial"/>
                <w:sz w:val="20"/>
                <w:szCs w:val="20"/>
              </w:rPr>
            </w:pPr>
          </w:p>
        </w:tc>
      </w:tr>
      <w:tr w:rsidR="00392BA9" w:rsidRPr="00655E9C"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655E9C" w:rsidRDefault="00392BA9" w:rsidP="00392BA9">
            <w:pPr>
              <w:rPr>
                <w:rFonts w:ascii="Arial" w:hAnsi="Arial" w:cs="Arial"/>
                <w:sz w:val="20"/>
                <w:szCs w:val="20"/>
              </w:rPr>
            </w:pPr>
          </w:p>
        </w:tc>
      </w:tr>
      <w:tr w:rsidR="00392BA9" w:rsidRPr="00655E9C"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655E9C" w:rsidRDefault="00392BA9" w:rsidP="00392BA9">
            <w:pPr>
              <w:rPr>
                <w:rFonts w:ascii="Arial" w:hAnsi="Arial" w:cs="Arial"/>
                <w:sz w:val="20"/>
                <w:szCs w:val="20"/>
              </w:rPr>
            </w:pPr>
          </w:p>
        </w:tc>
      </w:tr>
      <w:tr w:rsidR="00392BA9" w:rsidRPr="00655E9C"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655E9C" w:rsidRDefault="00392BA9" w:rsidP="00392BA9">
            <w:pPr>
              <w:rPr>
                <w:rFonts w:ascii="Arial" w:hAnsi="Arial" w:cs="Arial"/>
                <w:sz w:val="20"/>
                <w:szCs w:val="20"/>
              </w:rPr>
            </w:pPr>
          </w:p>
        </w:tc>
      </w:tr>
      <w:tr w:rsidR="00392BA9" w:rsidRPr="00655E9C"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655E9C" w:rsidRDefault="00392BA9" w:rsidP="00392BA9">
            <w:pPr>
              <w:rPr>
                <w:rFonts w:ascii="Arial" w:hAnsi="Arial" w:cs="Arial"/>
                <w:sz w:val="20"/>
                <w:szCs w:val="20"/>
              </w:rPr>
            </w:pPr>
          </w:p>
        </w:tc>
      </w:tr>
      <w:tr w:rsidR="00392BA9" w:rsidRPr="00655E9C"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655E9C" w:rsidRDefault="00392BA9" w:rsidP="00392BA9">
            <w:pPr>
              <w:rPr>
                <w:rFonts w:ascii="Arial" w:hAnsi="Arial" w:cs="Arial"/>
                <w:sz w:val="20"/>
                <w:szCs w:val="20"/>
              </w:rPr>
            </w:pPr>
          </w:p>
        </w:tc>
      </w:tr>
      <w:tr w:rsidR="00392BA9" w:rsidRPr="00655E9C"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655E9C" w:rsidRDefault="00392BA9" w:rsidP="00392BA9">
            <w:pPr>
              <w:rPr>
                <w:rFonts w:ascii="Arial" w:hAnsi="Arial" w:cs="Arial"/>
                <w:sz w:val="20"/>
                <w:szCs w:val="20"/>
              </w:rPr>
            </w:pPr>
          </w:p>
        </w:tc>
      </w:tr>
      <w:tr w:rsidR="00392BA9" w:rsidRPr="00655E9C"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655E9C" w:rsidRDefault="00392BA9" w:rsidP="00392BA9">
            <w:pPr>
              <w:rPr>
                <w:rFonts w:ascii="Arial" w:hAnsi="Arial" w:cs="Arial"/>
                <w:sz w:val="20"/>
                <w:szCs w:val="20"/>
              </w:rPr>
            </w:pPr>
          </w:p>
        </w:tc>
      </w:tr>
      <w:tr w:rsidR="00392BA9" w:rsidRPr="00655E9C"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655E9C" w:rsidRDefault="00392BA9" w:rsidP="00392BA9">
            <w:pPr>
              <w:rPr>
                <w:rFonts w:ascii="Arial" w:hAnsi="Arial" w:cs="Arial"/>
                <w:sz w:val="20"/>
                <w:szCs w:val="20"/>
              </w:rPr>
            </w:pPr>
          </w:p>
        </w:tc>
      </w:tr>
      <w:tr w:rsidR="00392BA9" w:rsidRPr="00655E9C"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655E9C" w:rsidRDefault="00392BA9" w:rsidP="00392BA9">
            <w:pPr>
              <w:rPr>
                <w:rFonts w:ascii="Arial" w:hAnsi="Arial" w:cs="Arial"/>
                <w:sz w:val="20"/>
                <w:szCs w:val="20"/>
              </w:rPr>
            </w:pPr>
          </w:p>
        </w:tc>
      </w:tr>
      <w:tr w:rsidR="00392BA9" w:rsidRPr="00655E9C"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655E9C" w:rsidRDefault="00392BA9" w:rsidP="00392BA9">
            <w:pPr>
              <w:rPr>
                <w:rFonts w:ascii="Arial" w:hAnsi="Arial" w:cs="Arial"/>
                <w:sz w:val="20"/>
                <w:szCs w:val="20"/>
              </w:rPr>
            </w:pPr>
          </w:p>
        </w:tc>
      </w:tr>
      <w:tr w:rsidR="00392BA9" w:rsidRPr="00655E9C"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655E9C" w:rsidRDefault="00392BA9" w:rsidP="00392BA9">
            <w:pPr>
              <w:rPr>
                <w:rFonts w:ascii="Arial" w:hAnsi="Arial" w:cs="Arial"/>
                <w:sz w:val="20"/>
                <w:szCs w:val="20"/>
              </w:rPr>
            </w:pPr>
          </w:p>
        </w:tc>
      </w:tr>
      <w:tr w:rsidR="00392BA9" w:rsidRPr="00655E9C"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655E9C" w:rsidRDefault="00392BA9" w:rsidP="00392BA9">
            <w:pPr>
              <w:rPr>
                <w:rFonts w:ascii="Arial" w:hAnsi="Arial" w:cs="Arial"/>
                <w:sz w:val="20"/>
                <w:szCs w:val="20"/>
              </w:rPr>
            </w:pPr>
          </w:p>
        </w:tc>
      </w:tr>
      <w:tr w:rsidR="00392BA9" w:rsidRPr="00655E9C"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655E9C" w:rsidRDefault="00392BA9" w:rsidP="00392BA9">
            <w:pPr>
              <w:rPr>
                <w:rFonts w:ascii="Arial" w:hAnsi="Arial" w:cs="Arial"/>
                <w:sz w:val="20"/>
                <w:szCs w:val="20"/>
              </w:rPr>
            </w:pPr>
          </w:p>
        </w:tc>
      </w:tr>
      <w:tr w:rsidR="00392BA9" w:rsidRPr="00655E9C"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655E9C" w:rsidRDefault="00392BA9" w:rsidP="00392BA9">
            <w:pPr>
              <w:rPr>
                <w:rFonts w:ascii="Arial" w:hAnsi="Arial" w:cs="Arial"/>
                <w:sz w:val="20"/>
                <w:szCs w:val="20"/>
              </w:rPr>
            </w:pPr>
          </w:p>
        </w:tc>
      </w:tr>
      <w:tr w:rsidR="00392BA9" w:rsidRPr="00655E9C"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655E9C"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655E9C"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655E9C"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655E9C" w:rsidRDefault="00392BA9" w:rsidP="00392BA9">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655E9C" w:rsidRDefault="00392BA9" w:rsidP="00392BA9">
            <w:pPr>
              <w:rPr>
                <w:rFonts w:ascii="Arial" w:hAnsi="Arial" w:cs="Arial"/>
                <w:sz w:val="20"/>
                <w:szCs w:val="20"/>
              </w:rPr>
            </w:pPr>
          </w:p>
        </w:tc>
      </w:tr>
    </w:tbl>
    <w:p w14:paraId="1ED0B066" w14:textId="77777777" w:rsidR="005D777F" w:rsidRPr="00655E9C" w:rsidRDefault="005D777F" w:rsidP="005D777F">
      <w:pPr>
        <w:jc w:val="both"/>
        <w:outlineLvl w:val="0"/>
        <w:rPr>
          <w:b/>
          <w:sz w:val="16"/>
          <w:szCs w:val="16"/>
        </w:rPr>
      </w:pPr>
    </w:p>
    <w:p w14:paraId="6AFF46C7" w14:textId="77777777" w:rsidR="008B7CCA" w:rsidRPr="00655E9C" w:rsidRDefault="00087116" w:rsidP="00087116">
      <w:pPr>
        <w:ind w:left="708" w:firstLine="708"/>
        <w:jc w:val="center"/>
        <w:outlineLvl w:val="0"/>
        <w:rPr>
          <w:sz w:val="22"/>
          <w:szCs w:val="22"/>
        </w:rPr>
      </w:pPr>
      <w:r w:rsidRPr="00655E9C">
        <w:rPr>
          <w:sz w:val="22"/>
          <w:szCs w:val="22"/>
        </w:rPr>
        <w:t xml:space="preserve">   </w:t>
      </w:r>
    </w:p>
    <w:bookmarkEnd w:id="7"/>
    <w:p w14:paraId="0E3B89ED" w14:textId="77777777" w:rsidR="008B7CCA" w:rsidRPr="00655E9C" w:rsidRDefault="008B7CCA" w:rsidP="00087116">
      <w:pPr>
        <w:ind w:left="708" w:firstLine="708"/>
        <w:jc w:val="center"/>
        <w:outlineLvl w:val="0"/>
        <w:rPr>
          <w:sz w:val="22"/>
          <w:szCs w:val="22"/>
        </w:rPr>
      </w:pPr>
    </w:p>
    <w:p w14:paraId="2FBD12AF" w14:textId="77777777" w:rsidR="008B7CCA" w:rsidRPr="00655E9C" w:rsidRDefault="008B7CCA" w:rsidP="00087116">
      <w:pPr>
        <w:ind w:left="708" w:firstLine="708"/>
        <w:jc w:val="center"/>
        <w:outlineLvl w:val="0"/>
        <w:rPr>
          <w:sz w:val="22"/>
          <w:szCs w:val="22"/>
        </w:rPr>
      </w:pPr>
    </w:p>
    <w:p w14:paraId="17CE8CF5" w14:textId="49AA9258" w:rsidR="00DE11E1" w:rsidRPr="00655E9C" w:rsidRDefault="00DE11E1" w:rsidP="00087116">
      <w:pPr>
        <w:ind w:left="708" w:firstLine="708"/>
        <w:jc w:val="center"/>
        <w:outlineLvl w:val="0"/>
        <w:rPr>
          <w:sz w:val="22"/>
          <w:szCs w:val="22"/>
        </w:rPr>
      </w:pPr>
      <w:r w:rsidRPr="00655E9C">
        <w:rPr>
          <w:sz w:val="22"/>
          <w:szCs w:val="22"/>
        </w:rPr>
        <w:lastRenderedPageBreak/>
        <w:t>Lisa 2/1</w:t>
      </w:r>
    </w:p>
    <w:p w14:paraId="6A026127" w14:textId="4A2C8A35" w:rsidR="00DE11E1" w:rsidRPr="00655E9C" w:rsidRDefault="00DE11E1" w:rsidP="00DE11E1">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78560050" w14:textId="77777777" w:rsidR="00C47522" w:rsidRPr="00655E9C" w:rsidRDefault="00DE11E1" w:rsidP="00DE11E1">
      <w:pPr>
        <w:ind w:left="4248" w:firstLine="708"/>
      </w:pPr>
      <w:r w:rsidRPr="00655E9C">
        <w:rPr>
          <w:sz w:val="22"/>
          <w:szCs w:val="22"/>
        </w:rPr>
        <w:t>3-2.</w:t>
      </w:r>
      <w:r w:rsidR="003D6F94"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1656F387" w14:textId="4AC47F42" w:rsidR="005D777F" w:rsidRPr="00655E9C" w:rsidRDefault="005D777F" w:rsidP="005D777F">
      <w:pPr>
        <w:rPr>
          <w:b/>
        </w:rPr>
      </w:pPr>
      <w:r w:rsidRPr="00655E9C">
        <w:rPr>
          <w:b/>
        </w:rPr>
        <w:t xml:space="preserve">Hinnakokkuleppe raamistik </w:t>
      </w:r>
      <w:r w:rsidR="00C82B93" w:rsidRPr="00655E9C">
        <w:rPr>
          <w:b/>
        </w:rPr>
        <w:t>(vorm)</w:t>
      </w:r>
    </w:p>
    <w:p w14:paraId="20C93C44" w14:textId="77777777" w:rsidR="005D777F" w:rsidRPr="00655E9C" w:rsidRDefault="005D777F" w:rsidP="005D777F">
      <w:pPr>
        <w:jc w:val="both"/>
      </w:pPr>
    </w:p>
    <w:p w14:paraId="2D5E6173" w14:textId="77777777" w:rsidR="00EF43B3" w:rsidRPr="00655E9C" w:rsidRDefault="00EF43B3" w:rsidP="00EF43B3">
      <w:pPr>
        <w:jc w:val="right"/>
      </w:pPr>
    </w:p>
    <w:p w14:paraId="18CD3AA4" w14:textId="77777777" w:rsidR="00EF43B3" w:rsidRPr="00655E9C" w:rsidRDefault="00EF43B3" w:rsidP="005D777F">
      <w:pPr>
        <w:jc w:val="both"/>
      </w:pPr>
    </w:p>
    <w:p w14:paraId="144F7275" w14:textId="08A576F0" w:rsidR="005D777F" w:rsidRPr="00655E9C" w:rsidRDefault="00DE11E1" w:rsidP="00DE11E1">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töövõtja</w:t>
      </w:r>
      <w:r w:rsidR="008B7CCA" w:rsidRPr="00655E9C">
        <w:rPr>
          <w:b/>
        </w:rPr>
        <w:t xml:space="preserve"> </w:t>
      </w:r>
      <w:r w:rsidRPr="00655E9C">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655E9C">
            <w:t>[Vali kuupäev]</w:t>
          </w:r>
        </w:sdtContent>
      </w:sdt>
      <w:r w:rsidRPr="00655E9C">
        <w:t xml:space="preserve"> </w:t>
      </w:r>
      <w:r w:rsidR="008B7CCA" w:rsidRPr="00655E9C">
        <w:t xml:space="preserve">kehtivad </w:t>
      </w:r>
      <w:r w:rsidR="005D777F" w:rsidRPr="00655E9C">
        <w:t xml:space="preserve">raie- ja kokkuveotöö hinnaraamistike alusmetsa, pinnase ja maastiku parandid </w:t>
      </w:r>
      <w:r w:rsidR="008B7CCA" w:rsidRPr="00655E9C">
        <w:t xml:space="preserve">on </w:t>
      </w:r>
      <w:r w:rsidR="005D777F" w:rsidRPr="00655E9C">
        <w:t>järgnevad:</w:t>
      </w:r>
    </w:p>
    <w:p w14:paraId="46E6B3EB" w14:textId="77777777" w:rsidR="003D6F94" w:rsidRPr="00655E9C" w:rsidRDefault="003D6F94" w:rsidP="00DE11E1">
      <w:pPr>
        <w:jc w:val="both"/>
      </w:pPr>
    </w:p>
    <w:p w14:paraId="1B9107CE" w14:textId="77777777" w:rsidR="00270D9D" w:rsidRPr="00655E9C" w:rsidRDefault="00435B22" w:rsidP="005D777F">
      <w:r w:rsidRPr="00655E9C">
        <w:t>Koefitsient RMK hinnaraamistikule on:</w:t>
      </w:r>
      <w:r w:rsidRPr="00655E9C">
        <w:tab/>
        <w:t>xxx</w:t>
      </w:r>
    </w:p>
    <w:p w14:paraId="25E51D9D" w14:textId="71C20232" w:rsidR="00270D9D" w:rsidRPr="00655E9C" w:rsidRDefault="0005513E" w:rsidP="005D777F">
      <w:r w:rsidRPr="0005513E">
        <w:rPr>
          <w:noProof/>
        </w:rPr>
        <w:drawing>
          <wp:inline distT="0" distB="0" distL="0" distR="0" wp14:anchorId="3ADB2C14" wp14:editId="0536D51C">
            <wp:extent cx="4933950" cy="5476875"/>
            <wp:effectExtent l="0" t="0" r="0" b="952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2"/>
                    <a:stretch>
                      <a:fillRect/>
                    </a:stretch>
                  </pic:blipFill>
                  <pic:spPr>
                    <a:xfrm>
                      <a:off x="0" y="0"/>
                      <a:ext cx="4933950" cy="5476875"/>
                    </a:xfrm>
                    <a:prstGeom prst="rect">
                      <a:avLst/>
                    </a:prstGeom>
                  </pic:spPr>
                </pic:pic>
              </a:graphicData>
            </a:graphic>
          </wp:inline>
        </w:drawing>
      </w:r>
    </w:p>
    <w:p w14:paraId="6526483F" w14:textId="77777777" w:rsidR="003D6F94" w:rsidRPr="00655E9C" w:rsidRDefault="003D6F94" w:rsidP="005D777F"/>
    <w:p w14:paraId="16BCA4AD" w14:textId="77777777" w:rsidR="00DE11E1" w:rsidRPr="00655E9C" w:rsidRDefault="00DE11E1" w:rsidP="005D777F">
      <w:pPr>
        <w:jc w:val="both"/>
        <w:sectPr w:rsidR="00DE11E1" w:rsidRPr="00655E9C" w:rsidSect="00953BCB">
          <w:pgSz w:w="11906" w:h="16838"/>
          <w:pgMar w:top="1418" w:right="1274" w:bottom="1134" w:left="1418" w:header="709" w:footer="709" w:gutter="0"/>
          <w:cols w:space="708"/>
          <w:formProt w:val="0"/>
          <w:docGrid w:linePitch="360"/>
        </w:sectPr>
      </w:pPr>
    </w:p>
    <w:p w14:paraId="5E06452E" w14:textId="77777777" w:rsidR="00DE11E1" w:rsidRPr="00655E9C" w:rsidRDefault="00DE11E1" w:rsidP="00DE11E1">
      <w:pPr>
        <w:ind w:left="4248" w:firstLine="708"/>
        <w:jc w:val="both"/>
        <w:outlineLvl w:val="0"/>
        <w:rPr>
          <w:sz w:val="22"/>
          <w:szCs w:val="22"/>
        </w:rPr>
      </w:pPr>
      <w:r w:rsidRPr="00655E9C">
        <w:rPr>
          <w:sz w:val="22"/>
          <w:szCs w:val="22"/>
        </w:rPr>
        <w:lastRenderedPageBreak/>
        <w:t>Lisa 2/1</w:t>
      </w:r>
    </w:p>
    <w:p w14:paraId="3198E8BA" w14:textId="0137E3B6" w:rsidR="00DE11E1" w:rsidRPr="00655E9C" w:rsidRDefault="00DE11E1" w:rsidP="00DE11E1">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töövõtulepingu nr </w:t>
      </w:r>
    </w:p>
    <w:p w14:paraId="5224FA71" w14:textId="77777777" w:rsidR="00DE11E1" w:rsidRPr="00655E9C" w:rsidRDefault="00DE11E1" w:rsidP="00DE11E1">
      <w:pPr>
        <w:ind w:left="4248" w:firstLine="708"/>
      </w:pPr>
      <w:r w:rsidRPr="00655E9C">
        <w:rPr>
          <w:sz w:val="22"/>
          <w:szCs w:val="22"/>
        </w:rPr>
        <w:t>3-2.</w:t>
      </w:r>
      <w:r w:rsidR="003D6F94"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6FA896D7" w14:textId="77777777" w:rsidR="00DE11E1" w:rsidRPr="00655E9C" w:rsidRDefault="00DE11E1" w:rsidP="00DE11E1">
      <w:pPr>
        <w:jc w:val="right"/>
      </w:pPr>
    </w:p>
    <w:p w14:paraId="31AFB57C" w14:textId="4BB300B5" w:rsidR="00EF43B3" w:rsidRPr="00655E9C" w:rsidRDefault="005D777F" w:rsidP="005D777F">
      <w:pPr>
        <w:rPr>
          <w:b/>
        </w:rPr>
      </w:pPr>
      <w:r w:rsidRPr="00655E9C">
        <w:rPr>
          <w:b/>
        </w:rPr>
        <w:t xml:space="preserve">Hinnakokkuleppe raamistik </w:t>
      </w:r>
      <w:r w:rsidR="00FC796A" w:rsidRPr="00655E9C">
        <w:rPr>
          <w:b/>
        </w:rPr>
        <w:t>(vorm)</w:t>
      </w:r>
    </w:p>
    <w:p w14:paraId="10B7D18F" w14:textId="77777777" w:rsidR="008B7CCA" w:rsidRPr="00655E9C" w:rsidRDefault="008B7CCA" w:rsidP="00DE11E1">
      <w:pPr>
        <w:jc w:val="both"/>
        <w:rPr>
          <w:bCs/>
        </w:rPr>
      </w:pPr>
    </w:p>
    <w:p w14:paraId="6D185C69" w14:textId="77777777" w:rsidR="008B7CCA" w:rsidRPr="00655E9C" w:rsidRDefault="008B7CCA" w:rsidP="00DE11E1">
      <w:pPr>
        <w:jc w:val="both"/>
        <w:rPr>
          <w:bCs/>
        </w:rPr>
      </w:pPr>
    </w:p>
    <w:p w14:paraId="67DF10E9" w14:textId="4EAFD01C" w:rsidR="005D777F" w:rsidRPr="00655E9C" w:rsidRDefault="00DE11E1" w:rsidP="00DE11E1">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töövõtja</w:t>
      </w:r>
      <w:r w:rsidR="008B7CCA" w:rsidRPr="00655E9C">
        <w:rPr>
          <w:b/>
        </w:rPr>
        <w:t xml:space="preserve"> </w:t>
      </w:r>
      <w:r w:rsidRPr="00655E9C">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655E9C">
            <w:t>[Vali kuupäev]</w:t>
          </w:r>
        </w:sdtContent>
      </w:sdt>
      <w:r w:rsidRPr="00655E9C">
        <w:t xml:space="preserve"> on </w:t>
      </w:r>
      <w:r w:rsidR="005D777F" w:rsidRPr="00655E9C">
        <w:t>raie</w:t>
      </w:r>
      <w:r w:rsidR="00064585" w:rsidRPr="00655E9C">
        <w:t>-</w:t>
      </w:r>
      <w:r w:rsidR="005D777F" w:rsidRPr="00655E9C">
        <w:t xml:space="preserve"> ja kokkuveotöö hinnaraamistike sortimentide arvu parandid järgnevad:</w:t>
      </w:r>
    </w:p>
    <w:p w14:paraId="68B536C0" w14:textId="77777777" w:rsidR="008B7CCA" w:rsidRPr="00655E9C" w:rsidRDefault="008B7CCA" w:rsidP="00DE11E1">
      <w:pPr>
        <w:jc w:val="both"/>
      </w:pPr>
    </w:p>
    <w:p w14:paraId="7398AD22" w14:textId="77777777" w:rsidR="005D777F" w:rsidRPr="00655E9C" w:rsidRDefault="00787720" w:rsidP="005D777F">
      <w:pPr>
        <w:jc w:val="both"/>
      </w:pPr>
      <w:r w:rsidRPr="00655E9C">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655E9C" w:rsidRDefault="00922F5B" w:rsidP="005D777F">
      <w:pPr>
        <w:jc w:val="both"/>
        <w:outlineLvl w:val="0"/>
        <w:rPr>
          <w:b/>
        </w:rPr>
      </w:pPr>
    </w:p>
    <w:p w14:paraId="2A33A834" w14:textId="77777777" w:rsidR="00661DF9" w:rsidRDefault="00661DF9">
      <w:pPr>
        <w:spacing w:after="200" w:line="276" w:lineRule="auto"/>
        <w:rPr>
          <w:b/>
        </w:rPr>
      </w:pPr>
      <w:r>
        <w:rPr>
          <w:b/>
        </w:rPr>
        <w:br w:type="page"/>
      </w:r>
    </w:p>
    <w:p w14:paraId="43991880" w14:textId="77777777" w:rsidR="00121550" w:rsidRPr="00655E9C" w:rsidRDefault="00121550" w:rsidP="00121550">
      <w:pPr>
        <w:ind w:left="4248" w:firstLine="708"/>
        <w:jc w:val="both"/>
        <w:outlineLvl w:val="0"/>
        <w:rPr>
          <w:sz w:val="22"/>
          <w:szCs w:val="22"/>
        </w:rPr>
      </w:pPr>
      <w:r w:rsidRPr="00655E9C">
        <w:rPr>
          <w:sz w:val="22"/>
          <w:szCs w:val="22"/>
        </w:rPr>
        <w:lastRenderedPageBreak/>
        <w:t>Lisa 2/1</w:t>
      </w:r>
    </w:p>
    <w:p w14:paraId="634DAEE1" w14:textId="77777777" w:rsidR="00121550" w:rsidRPr="00655E9C" w:rsidRDefault="00121550" w:rsidP="00121550">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 raamlepingu nr </w:t>
      </w:r>
    </w:p>
    <w:p w14:paraId="363AD969" w14:textId="77777777" w:rsidR="00121550" w:rsidRPr="00655E9C" w:rsidRDefault="00121550" w:rsidP="00121550">
      <w:pPr>
        <w:ind w:left="4956"/>
        <w:jc w:val="both"/>
        <w:outlineLvl w:val="0"/>
        <w:rPr>
          <w:sz w:val="22"/>
          <w:szCs w:val="22"/>
        </w:rPr>
      </w:pP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0AB36BA9" w14:textId="77777777" w:rsidR="00121550" w:rsidRPr="00655E9C" w:rsidRDefault="00121550" w:rsidP="00121550">
      <w:pPr>
        <w:jc w:val="both"/>
        <w:rPr>
          <w:sz w:val="16"/>
          <w:szCs w:val="16"/>
        </w:rPr>
      </w:pPr>
      <w:r w:rsidRPr="00655E9C">
        <w:rPr>
          <w:b/>
        </w:rPr>
        <w:t>Hinnakokkuleppe raamistik (vorm)</w:t>
      </w:r>
    </w:p>
    <w:p w14:paraId="2035F60F" w14:textId="77777777" w:rsidR="00121550" w:rsidRPr="00655E9C" w:rsidRDefault="00121550" w:rsidP="00121550">
      <w:pPr>
        <w:jc w:val="both"/>
        <w:rPr>
          <w:sz w:val="16"/>
          <w:szCs w:val="16"/>
        </w:rPr>
      </w:pPr>
    </w:p>
    <w:p w14:paraId="512D51C0" w14:textId="77777777" w:rsidR="00121550" w:rsidRPr="00655E9C" w:rsidRDefault="00121550" w:rsidP="00121550">
      <w:pPr>
        <w:jc w:val="both"/>
        <w:rPr>
          <w:sz w:val="16"/>
          <w:szCs w:val="16"/>
        </w:rPr>
      </w:pPr>
    </w:p>
    <w:p w14:paraId="52A60459" w14:textId="712AC2A1" w:rsidR="00121550" w:rsidRDefault="00121550" w:rsidP="00121550">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t xml:space="preserve">edaspidi </w:t>
      </w:r>
      <w:r w:rsidRPr="00655E9C">
        <w:rPr>
          <w:b/>
        </w:rPr>
        <w:t xml:space="preserve">töövõtja </w:t>
      </w:r>
      <w:r w:rsidRPr="00655E9C">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655E9C">
            <w:t>[Vali kuupäev]</w:t>
          </w:r>
        </w:sdtContent>
      </w:sdt>
      <w:r w:rsidRPr="00655E9C">
        <w:t xml:space="preserve"> kehtiv „</w:t>
      </w:r>
      <w:r>
        <w:t>Tüveste raie</w:t>
      </w:r>
      <w:r w:rsidRPr="00655E9C">
        <w:t xml:space="preserve"> hinnaraamistik“ </w:t>
      </w:r>
      <w:r>
        <w:t xml:space="preserve">on </w:t>
      </w:r>
      <w:r w:rsidRPr="00655E9C">
        <w:t>järgnev:</w:t>
      </w:r>
    </w:p>
    <w:p w14:paraId="10798663" w14:textId="21254D06" w:rsidR="008256CE"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655E9C" w14:paraId="6AF6F05A" w14:textId="77777777" w:rsidTr="00F84F7B">
        <w:trPr>
          <w:trHeight w:val="282"/>
        </w:trPr>
        <w:tc>
          <w:tcPr>
            <w:tcW w:w="1567" w:type="dxa"/>
            <w:tcBorders>
              <w:top w:val="nil"/>
              <w:left w:val="nil"/>
              <w:bottom w:val="nil"/>
              <w:right w:val="nil"/>
            </w:tcBorders>
            <w:shd w:val="clear" w:color="auto" w:fill="auto"/>
            <w:hideMark/>
          </w:tcPr>
          <w:p w14:paraId="7781A21B" w14:textId="77777777" w:rsidR="008256CE" w:rsidRPr="00655E9C" w:rsidRDefault="008256CE" w:rsidP="00F84F7B">
            <w:pPr>
              <w:rPr>
                <w:rFonts w:ascii="Arial" w:hAnsi="Arial" w:cs="Arial"/>
                <w:color w:val="000000"/>
                <w:sz w:val="18"/>
                <w:szCs w:val="18"/>
              </w:rPr>
            </w:pPr>
            <w:r w:rsidRPr="00655E9C">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655E9C" w:rsidRDefault="008256CE" w:rsidP="00F84F7B">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655E9C" w:rsidRDefault="008256CE" w:rsidP="00F84F7B">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655E9C" w:rsidRDefault="008256CE" w:rsidP="00F84F7B">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655E9C" w:rsidRDefault="008256CE" w:rsidP="00F84F7B">
            <w:pPr>
              <w:rPr>
                <w:rFonts w:ascii="Arial" w:hAnsi="Arial" w:cs="Arial"/>
                <w:color w:val="000000"/>
                <w:sz w:val="18"/>
                <w:szCs w:val="18"/>
              </w:rPr>
            </w:pPr>
            <w:r w:rsidRPr="00655E9C">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655E9C" w:rsidRDefault="008256CE" w:rsidP="00F84F7B">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655E9C" w:rsidRDefault="008256CE" w:rsidP="00F84F7B">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655E9C" w:rsidRDefault="008256CE"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655E9C" w:rsidRDefault="008256CE" w:rsidP="00F84F7B">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655E9C" w:rsidRDefault="008256CE" w:rsidP="00F84F7B">
            <w:pPr>
              <w:rPr>
                <w:rFonts w:ascii="Arial" w:hAnsi="Arial" w:cs="Arial"/>
                <w:color w:val="000000"/>
                <w:sz w:val="18"/>
                <w:szCs w:val="18"/>
              </w:rPr>
            </w:pPr>
            <w:r w:rsidRPr="00655E9C">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655E9C" w:rsidRDefault="008256CE" w:rsidP="00F84F7B">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655E9C" w:rsidRDefault="008256CE" w:rsidP="00F84F7B">
            <w:pPr>
              <w:rPr>
                <w:rFonts w:ascii="Arial" w:hAnsi="Arial" w:cs="Arial"/>
                <w:color w:val="000000"/>
                <w:sz w:val="18"/>
                <w:szCs w:val="18"/>
              </w:rPr>
            </w:pPr>
            <w:r w:rsidRPr="00655E9C">
              <w:rPr>
                <w:rFonts w:ascii="Arial" w:hAnsi="Arial" w:cs="Arial"/>
                <w:color w:val="000000"/>
                <w:sz w:val="18"/>
                <w:szCs w:val="18"/>
              </w:rPr>
              <w:t>x,xxx</w:t>
            </w:r>
          </w:p>
        </w:tc>
      </w:tr>
    </w:tbl>
    <w:p w14:paraId="2F08967A" w14:textId="77777777" w:rsidR="008256CE" w:rsidRPr="00655E9C" w:rsidRDefault="008256CE" w:rsidP="00121550">
      <w:pPr>
        <w:jc w:val="both"/>
      </w:pPr>
    </w:p>
    <w:p w14:paraId="46019CC1" w14:textId="77777777" w:rsidR="00121550" w:rsidRPr="00655E9C"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121550" w14:paraId="768AD3E9" w14:textId="77777777" w:rsidTr="00121550">
        <w:trPr>
          <w:trHeight w:val="339"/>
        </w:trPr>
        <w:tc>
          <w:tcPr>
            <w:tcW w:w="1460" w:type="dxa"/>
            <w:hideMark/>
          </w:tcPr>
          <w:p w14:paraId="3AB69AED" w14:textId="77777777" w:rsidR="00121550" w:rsidRPr="00121550" w:rsidRDefault="00121550" w:rsidP="00121550">
            <w:pPr>
              <w:jc w:val="both"/>
              <w:outlineLvl w:val="0"/>
              <w:rPr>
                <w:bCs/>
              </w:rPr>
            </w:pPr>
            <w:r w:rsidRPr="00121550">
              <w:rPr>
                <w:bCs/>
              </w:rPr>
              <w:t>Tüvemaht m³</w:t>
            </w:r>
          </w:p>
        </w:tc>
        <w:tc>
          <w:tcPr>
            <w:tcW w:w="1460" w:type="dxa"/>
            <w:hideMark/>
          </w:tcPr>
          <w:p w14:paraId="0A624201" w14:textId="77777777" w:rsidR="00121550" w:rsidRPr="00121550" w:rsidRDefault="00121550" w:rsidP="00121550">
            <w:pPr>
              <w:jc w:val="both"/>
              <w:outlineLvl w:val="0"/>
              <w:rPr>
                <w:bCs/>
              </w:rPr>
            </w:pPr>
            <w:r w:rsidRPr="00121550">
              <w:rPr>
                <w:bCs/>
              </w:rPr>
              <w:t>€/m³</w:t>
            </w:r>
          </w:p>
        </w:tc>
      </w:tr>
      <w:tr w:rsidR="00121550" w:rsidRPr="00121550" w14:paraId="4DE786DF" w14:textId="77777777" w:rsidTr="00121550">
        <w:trPr>
          <w:trHeight w:val="339"/>
        </w:trPr>
        <w:tc>
          <w:tcPr>
            <w:tcW w:w="1460" w:type="dxa"/>
            <w:hideMark/>
          </w:tcPr>
          <w:p w14:paraId="46F090A6" w14:textId="7BBB5F04" w:rsidR="00121550" w:rsidRPr="00121550" w:rsidRDefault="00121550" w:rsidP="00121550">
            <w:pPr>
              <w:jc w:val="both"/>
              <w:outlineLvl w:val="0"/>
              <w:rPr>
                <w:bCs/>
              </w:rPr>
            </w:pPr>
            <w:r w:rsidRPr="00121550">
              <w:rPr>
                <w:bCs/>
              </w:rPr>
              <w:t>0,01</w:t>
            </w:r>
          </w:p>
        </w:tc>
        <w:tc>
          <w:tcPr>
            <w:tcW w:w="1460" w:type="dxa"/>
            <w:hideMark/>
          </w:tcPr>
          <w:p w14:paraId="15EA05A7" w14:textId="7DA3B143" w:rsidR="00121550" w:rsidRPr="00121550" w:rsidRDefault="00121550" w:rsidP="00121550">
            <w:pPr>
              <w:jc w:val="both"/>
              <w:outlineLvl w:val="0"/>
              <w:rPr>
                <w:bCs/>
              </w:rPr>
            </w:pPr>
          </w:p>
        </w:tc>
      </w:tr>
      <w:tr w:rsidR="00121550" w:rsidRPr="00121550" w14:paraId="6FE8FFC3" w14:textId="77777777" w:rsidTr="00121550">
        <w:trPr>
          <w:trHeight w:val="339"/>
        </w:trPr>
        <w:tc>
          <w:tcPr>
            <w:tcW w:w="1460" w:type="dxa"/>
            <w:hideMark/>
          </w:tcPr>
          <w:p w14:paraId="462E037C" w14:textId="5E3914C9" w:rsidR="00121550" w:rsidRPr="00121550" w:rsidRDefault="00121550" w:rsidP="00121550">
            <w:pPr>
              <w:jc w:val="both"/>
              <w:outlineLvl w:val="0"/>
              <w:rPr>
                <w:bCs/>
              </w:rPr>
            </w:pPr>
            <w:r w:rsidRPr="00121550">
              <w:rPr>
                <w:bCs/>
              </w:rPr>
              <w:t>0,02</w:t>
            </w:r>
          </w:p>
        </w:tc>
        <w:tc>
          <w:tcPr>
            <w:tcW w:w="1460" w:type="dxa"/>
            <w:hideMark/>
          </w:tcPr>
          <w:p w14:paraId="6E488A28" w14:textId="0BD44351" w:rsidR="00121550" w:rsidRPr="00121550" w:rsidRDefault="00121550" w:rsidP="00121550">
            <w:pPr>
              <w:jc w:val="both"/>
              <w:outlineLvl w:val="0"/>
              <w:rPr>
                <w:bCs/>
              </w:rPr>
            </w:pPr>
          </w:p>
        </w:tc>
      </w:tr>
      <w:tr w:rsidR="00121550" w:rsidRPr="00121550" w14:paraId="35612FD1" w14:textId="77777777" w:rsidTr="00121550">
        <w:trPr>
          <w:trHeight w:val="342"/>
        </w:trPr>
        <w:tc>
          <w:tcPr>
            <w:tcW w:w="1460" w:type="dxa"/>
            <w:hideMark/>
          </w:tcPr>
          <w:p w14:paraId="58A8D6F2" w14:textId="4EDF586E" w:rsidR="00121550" w:rsidRPr="00121550" w:rsidRDefault="00121550" w:rsidP="00121550">
            <w:pPr>
              <w:jc w:val="both"/>
              <w:outlineLvl w:val="0"/>
              <w:rPr>
                <w:bCs/>
              </w:rPr>
            </w:pPr>
            <w:r w:rsidRPr="00121550">
              <w:rPr>
                <w:bCs/>
              </w:rPr>
              <w:t>0,03</w:t>
            </w:r>
          </w:p>
        </w:tc>
        <w:tc>
          <w:tcPr>
            <w:tcW w:w="1460" w:type="dxa"/>
            <w:hideMark/>
          </w:tcPr>
          <w:p w14:paraId="604AEC89" w14:textId="69272429" w:rsidR="00121550" w:rsidRPr="00121550" w:rsidRDefault="00121550" w:rsidP="00121550">
            <w:pPr>
              <w:jc w:val="both"/>
              <w:outlineLvl w:val="0"/>
              <w:rPr>
                <w:bCs/>
              </w:rPr>
            </w:pPr>
          </w:p>
        </w:tc>
      </w:tr>
      <w:tr w:rsidR="00121550" w:rsidRPr="00121550" w14:paraId="1938D0EC" w14:textId="77777777" w:rsidTr="00121550">
        <w:trPr>
          <w:trHeight w:val="339"/>
        </w:trPr>
        <w:tc>
          <w:tcPr>
            <w:tcW w:w="1460" w:type="dxa"/>
            <w:hideMark/>
          </w:tcPr>
          <w:p w14:paraId="6C743BEA" w14:textId="69506600" w:rsidR="00121550" w:rsidRPr="00121550" w:rsidRDefault="00121550" w:rsidP="00121550">
            <w:pPr>
              <w:jc w:val="both"/>
              <w:outlineLvl w:val="0"/>
              <w:rPr>
                <w:bCs/>
              </w:rPr>
            </w:pPr>
            <w:r w:rsidRPr="00121550">
              <w:rPr>
                <w:bCs/>
              </w:rPr>
              <w:t>0,04</w:t>
            </w:r>
          </w:p>
        </w:tc>
        <w:tc>
          <w:tcPr>
            <w:tcW w:w="1460" w:type="dxa"/>
            <w:hideMark/>
          </w:tcPr>
          <w:p w14:paraId="422B7BCA" w14:textId="1DA31968" w:rsidR="00121550" w:rsidRPr="00121550" w:rsidRDefault="00121550" w:rsidP="00121550">
            <w:pPr>
              <w:jc w:val="both"/>
              <w:outlineLvl w:val="0"/>
              <w:rPr>
                <w:bCs/>
              </w:rPr>
            </w:pPr>
          </w:p>
        </w:tc>
      </w:tr>
      <w:tr w:rsidR="00121550" w:rsidRPr="00121550" w14:paraId="511C1203" w14:textId="77777777" w:rsidTr="00121550">
        <w:trPr>
          <w:trHeight w:val="339"/>
        </w:trPr>
        <w:tc>
          <w:tcPr>
            <w:tcW w:w="1460" w:type="dxa"/>
            <w:hideMark/>
          </w:tcPr>
          <w:p w14:paraId="33B3ADB9" w14:textId="4C65F95F" w:rsidR="00121550" w:rsidRPr="00121550" w:rsidRDefault="00121550" w:rsidP="00121550">
            <w:pPr>
              <w:jc w:val="both"/>
              <w:outlineLvl w:val="0"/>
              <w:rPr>
                <w:bCs/>
              </w:rPr>
            </w:pPr>
            <w:r w:rsidRPr="00121550">
              <w:rPr>
                <w:bCs/>
              </w:rPr>
              <w:t>0,05</w:t>
            </w:r>
          </w:p>
        </w:tc>
        <w:tc>
          <w:tcPr>
            <w:tcW w:w="1460" w:type="dxa"/>
            <w:hideMark/>
          </w:tcPr>
          <w:p w14:paraId="0F1C70B2" w14:textId="15125C76" w:rsidR="00121550" w:rsidRPr="00121550" w:rsidRDefault="00121550" w:rsidP="00121550">
            <w:pPr>
              <w:jc w:val="both"/>
              <w:outlineLvl w:val="0"/>
              <w:rPr>
                <w:bCs/>
              </w:rPr>
            </w:pPr>
          </w:p>
        </w:tc>
      </w:tr>
      <w:tr w:rsidR="00121550" w:rsidRPr="00121550" w14:paraId="28758160" w14:textId="77777777" w:rsidTr="00121550">
        <w:trPr>
          <w:trHeight w:val="339"/>
        </w:trPr>
        <w:tc>
          <w:tcPr>
            <w:tcW w:w="1460" w:type="dxa"/>
            <w:hideMark/>
          </w:tcPr>
          <w:p w14:paraId="3CEBE384" w14:textId="7F1C9683" w:rsidR="00121550" w:rsidRPr="00121550" w:rsidRDefault="00121550" w:rsidP="00121550">
            <w:pPr>
              <w:jc w:val="both"/>
              <w:outlineLvl w:val="0"/>
              <w:rPr>
                <w:bCs/>
              </w:rPr>
            </w:pPr>
            <w:r w:rsidRPr="00121550">
              <w:rPr>
                <w:bCs/>
              </w:rPr>
              <w:t>0,06</w:t>
            </w:r>
          </w:p>
        </w:tc>
        <w:tc>
          <w:tcPr>
            <w:tcW w:w="1460" w:type="dxa"/>
            <w:hideMark/>
          </w:tcPr>
          <w:p w14:paraId="40842468" w14:textId="7C71DEC0" w:rsidR="00121550" w:rsidRPr="00121550" w:rsidRDefault="00121550" w:rsidP="00121550">
            <w:pPr>
              <w:jc w:val="both"/>
              <w:outlineLvl w:val="0"/>
              <w:rPr>
                <w:bCs/>
              </w:rPr>
            </w:pPr>
          </w:p>
        </w:tc>
      </w:tr>
      <w:tr w:rsidR="00121550" w:rsidRPr="00121550" w14:paraId="7C689F9F" w14:textId="77777777" w:rsidTr="00121550">
        <w:trPr>
          <w:trHeight w:val="339"/>
        </w:trPr>
        <w:tc>
          <w:tcPr>
            <w:tcW w:w="1460" w:type="dxa"/>
            <w:hideMark/>
          </w:tcPr>
          <w:p w14:paraId="3EF10050" w14:textId="06C71A1A" w:rsidR="00121550" w:rsidRPr="00121550" w:rsidRDefault="00121550" w:rsidP="00121550">
            <w:pPr>
              <w:jc w:val="both"/>
              <w:outlineLvl w:val="0"/>
              <w:rPr>
                <w:bCs/>
              </w:rPr>
            </w:pPr>
            <w:r w:rsidRPr="00121550">
              <w:rPr>
                <w:bCs/>
              </w:rPr>
              <w:t>0,07</w:t>
            </w:r>
          </w:p>
        </w:tc>
        <w:tc>
          <w:tcPr>
            <w:tcW w:w="1460" w:type="dxa"/>
            <w:hideMark/>
          </w:tcPr>
          <w:p w14:paraId="3EA5DEFF" w14:textId="377B5B52" w:rsidR="00121550" w:rsidRPr="00121550" w:rsidRDefault="00121550" w:rsidP="00121550">
            <w:pPr>
              <w:jc w:val="both"/>
              <w:outlineLvl w:val="0"/>
              <w:rPr>
                <w:bCs/>
              </w:rPr>
            </w:pPr>
          </w:p>
        </w:tc>
      </w:tr>
      <w:tr w:rsidR="00121550" w:rsidRPr="00121550" w14:paraId="436D6E03" w14:textId="77777777" w:rsidTr="00121550">
        <w:trPr>
          <w:trHeight w:val="339"/>
        </w:trPr>
        <w:tc>
          <w:tcPr>
            <w:tcW w:w="1460" w:type="dxa"/>
            <w:hideMark/>
          </w:tcPr>
          <w:p w14:paraId="54C07F70" w14:textId="1F410A53" w:rsidR="00121550" w:rsidRPr="00121550" w:rsidRDefault="00121550" w:rsidP="00121550">
            <w:pPr>
              <w:jc w:val="both"/>
              <w:outlineLvl w:val="0"/>
              <w:rPr>
                <w:bCs/>
              </w:rPr>
            </w:pPr>
            <w:r w:rsidRPr="00121550">
              <w:rPr>
                <w:bCs/>
              </w:rPr>
              <w:t>0,08</w:t>
            </w:r>
          </w:p>
        </w:tc>
        <w:tc>
          <w:tcPr>
            <w:tcW w:w="1460" w:type="dxa"/>
            <w:hideMark/>
          </w:tcPr>
          <w:p w14:paraId="77E5BC15" w14:textId="126B1E1A" w:rsidR="00121550" w:rsidRPr="00121550" w:rsidRDefault="00121550" w:rsidP="00121550">
            <w:pPr>
              <w:jc w:val="both"/>
              <w:outlineLvl w:val="0"/>
              <w:rPr>
                <w:bCs/>
              </w:rPr>
            </w:pPr>
          </w:p>
        </w:tc>
      </w:tr>
      <w:tr w:rsidR="00121550" w:rsidRPr="00121550" w14:paraId="4E99E26B" w14:textId="77777777" w:rsidTr="00121550">
        <w:trPr>
          <w:trHeight w:val="342"/>
        </w:trPr>
        <w:tc>
          <w:tcPr>
            <w:tcW w:w="1460" w:type="dxa"/>
            <w:hideMark/>
          </w:tcPr>
          <w:p w14:paraId="582230A5" w14:textId="1D35D271" w:rsidR="00121550" w:rsidRPr="00121550" w:rsidRDefault="00121550" w:rsidP="00121550">
            <w:pPr>
              <w:jc w:val="both"/>
              <w:outlineLvl w:val="0"/>
              <w:rPr>
                <w:bCs/>
              </w:rPr>
            </w:pPr>
            <w:r w:rsidRPr="00121550">
              <w:rPr>
                <w:bCs/>
              </w:rPr>
              <w:t>0,09</w:t>
            </w:r>
          </w:p>
        </w:tc>
        <w:tc>
          <w:tcPr>
            <w:tcW w:w="1460" w:type="dxa"/>
            <w:hideMark/>
          </w:tcPr>
          <w:p w14:paraId="32B115B0" w14:textId="326E7F99" w:rsidR="00121550" w:rsidRPr="00121550" w:rsidRDefault="00121550" w:rsidP="00121550">
            <w:pPr>
              <w:jc w:val="both"/>
              <w:outlineLvl w:val="0"/>
              <w:rPr>
                <w:bCs/>
              </w:rPr>
            </w:pPr>
          </w:p>
        </w:tc>
      </w:tr>
      <w:tr w:rsidR="00121550" w:rsidRPr="00121550" w14:paraId="0886EE2D" w14:textId="77777777" w:rsidTr="00121550">
        <w:trPr>
          <w:trHeight w:val="339"/>
        </w:trPr>
        <w:tc>
          <w:tcPr>
            <w:tcW w:w="1460" w:type="dxa"/>
            <w:hideMark/>
          </w:tcPr>
          <w:p w14:paraId="009008C7" w14:textId="34D70D0C" w:rsidR="00121550" w:rsidRPr="00121550" w:rsidRDefault="00121550" w:rsidP="00121550">
            <w:pPr>
              <w:jc w:val="both"/>
              <w:outlineLvl w:val="0"/>
              <w:rPr>
                <w:bCs/>
              </w:rPr>
            </w:pPr>
            <w:r w:rsidRPr="00121550">
              <w:rPr>
                <w:bCs/>
              </w:rPr>
              <w:t>0,10</w:t>
            </w:r>
          </w:p>
        </w:tc>
        <w:tc>
          <w:tcPr>
            <w:tcW w:w="1460" w:type="dxa"/>
            <w:hideMark/>
          </w:tcPr>
          <w:p w14:paraId="30AD6EF8" w14:textId="5421D43E" w:rsidR="00121550" w:rsidRPr="00121550" w:rsidRDefault="00121550" w:rsidP="00121550">
            <w:pPr>
              <w:jc w:val="both"/>
              <w:outlineLvl w:val="0"/>
              <w:rPr>
                <w:bCs/>
              </w:rPr>
            </w:pPr>
          </w:p>
        </w:tc>
      </w:tr>
      <w:tr w:rsidR="00121550" w:rsidRPr="00121550" w14:paraId="417B239D" w14:textId="77777777" w:rsidTr="00121550">
        <w:trPr>
          <w:trHeight w:val="339"/>
        </w:trPr>
        <w:tc>
          <w:tcPr>
            <w:tcW w:w="1460" w:type="dxa"/>
            <w:hideMark/>
          </w:tcPr>
          <w:p w14:paraId="3B6BD74D" w14:textId="391C5097" w:rsidR="00121550" w:rsidRPr="00121550" w:rsidRDefault="00121550" w:rsidP="00121550">
            <w:pPr>
              <w:jc w:val="both"/>
              <w:outlineLvl w:val="0"/>
              <w:rPr>
                <w:bCs/>
              </w:rPr>
            </w:pPr>
            <w:r w:rsidRPr="00121550">
              <w:rPr>
                <w:bCs/>
              </w:rPr>
              <w:t>0,11</w:t>
            </w:r>
          </w:p>
        </w:tc>
        <w:tc>
          <w:tcPr>
            <w:tcW w:w="1460" w:type="dxa"/>
            <w:hideMark/>
          </w:tcPr>
          <w:p w14:paraId="332F87D7" w14:textId="30D82930" w:rsidR="00121550" w:rsidRPr="00121550" w:rsidRDefault="00121550" w:rsidP="00121550">
            <w:pPr>
              <w:jc w:val="both"/>
              <w:outlineLvl w:val="0"/>
              <w:rPr>
                <w:bCs/>
              </w:rPr>
            </w:pPr>
          </w:p>
        </w:tc>
      </w:tr>
      <w:tr w:rsidR="00121550" w:rsidRPr="00121550" w14:paraId="252FBE60" w14:textId="77777777" w:rsidTr="00121550">
        <w:trPr>
          <w:trHeight w:val="339"/>
        </w:trPr>
        <w:tc>
          <w:tcPr>
            <w:tcW w:w="1460" w:type="dxa"/>
            <w:hideMark/>
          </w:tcPr>
          <w:p w14:paraId="2C121614" w14:textId="0E4C726C" w:rsidR="00121550" w:rsidRPr="00121550" w:rsidRDefault="00121550" w:rsidP="00121550">
            <w:pPr>
              <w:jc w:val="both"/>
              <w:outlineLvl w:val="0"/>
              <w:rPr>
                <w:bCs/>
              </w:rPr>
            </w:pPr>
            <w:r w:rsidRPr="00121550">
              <w:rPr>
                <w:bCs/>
              </w:rPr>
              <w:t>0,12</w:t>
            </w:r>
          </w:p>
        </w:tc>
        <w:tc>
          <w:tcPr>
            <w:tcW w:w="1460" w:type="dxa"/>
            <w:hideMark/>
          </w:tcPr>
          <w:p w14:paraId="4CE5C126" w14:textId="6FB0E808" w:rsidR="00121550" w:rsidRPr="00121550" w:rsidRDefault="00121550" w:rsidP="00121550">
            <w:pPr>
              <w:jc w:val="both"/>
              <w:outlineLvl w:val="0"/>
              <w:rPr>
                <w:bCs/>
              </w:rPr>
            </w:pPr>
          </w:p>
        </w:tc>
      </w:tr>
      <w:tr w:rsidR="00121550" w:rsidRPr="00121550" w14:paraId="444E49A0" w14:textId="77777777" w:rsidTr="00121550">
        <w:trPr>
          <w:trHeight w:val="339"/>
        </w:trPr>
        <w:tc>
          <w:tcPr>
            <w:tcW w:w="1460" w:type="dxa"/>
            <w:hideMark/>
          </w:tcPr>
          <w:p w14:paraId="33A72E1C" w14:textId="25CE4A3D" w:rsidR="00121550" w:rsidRPr="00121550" w:rsidRDefault="00121550" w:rsidP="00121550">
            <w:pPr>
              <w:jc w:val="both"/>
              <w:outlineLvl w:val="0"/>
              <w:rPr>
                <w:bCs/>
              </w:rPr>
            </w:pPr>
            <w:r w:rsidRPr="00121550">
              <w:rPr>
                <w:bCs/>
              </w:rPr>
              <w:t>0,13</w:t>
            </w:r>
          </w:p>
        </w:tc>
        <w:tc>
          <w:tcPr>
            <w:tcW w:w="1460" w:type="dxa"/>
            <w:hideMark/>
          </w:tcPr>
          <w:p w14:paraId="2FA0BBB8" w14:textId="70C273B0" w:rsidR="00121550" w:rsidRPr="00121550" w:rsidRDefault="00121550" w:rsidP="00121550">
            <w:pPr>
              <w:jc w:val="both"/>
              <w:outlineLvl w:val="0"/>
              <w:rPr>
                <w:bCs/>
              </w:rPr>
            </w:pPr>
          </w:p>
        </w:tc>
      </w:tr>
      <w:tr w:rsidR="00121550" w:rsidRPr="00121550" w14:paraId="0DBB3D28" w14:textId="77777777" w:rsidTr="00121550">
        <w:trPr>
          <w:trHeight w:val="339"/>
        </w:trPr>
        <w:tc>
          <w:tcPr>
            <w:tcW w:w="1460" w:type="dxa"/>
            <w:hideMark/>
          </w:tcPr>
          <w:p w14:paraId="0A6B596B" w14:textId="7602D80E" w:rsidR="00121550" w:rsidRPr="00121550" w:rsidRDefault="00121550" w:rsidP="00121550">
            <w:pPr>
              <w:jc w:val="both"/>
              <w:outlineLvl w:val="0"/>
              <w:rPr>
                <w:bCs/>
              </w:rPr>
            </w:pPr>
            <w:r w:rsidRPr="00121550">
              <w:rPr>
                <w:bCs/>
              </w:rPr>
              <w:t>0,14</w:t>
            </w:r>
          </w:p>
        </w:tc>
        <w:tc>
          <w:tcPr>
            <w:tcW w:w="1460" w:type="dxa"/>
            <w:hideMark/>
          </w:tcPr>
          <w:p w14:paraId="53520CA0" w14:textId="6EDD1FA5" w:rsidR="00121550" w:rsidRPr="00121550" w:rsidRDefault="00121550" w:rsidP="00121550">
            <w:pPr>
              <w:jc w:val="both"/>
              <w:outlineLvl w:val="0"/>
              <w:rPr>
                <w:bCs/>
              </w:rPr>
            </w:pPr>
          </w:p>
        </w:tc>
      </w:tr>
      <w:tr w:rsidR="00121550" w:rsidRPr="00121550" w14:paraId="395A471D" w14:textId="77777777" w:rsidTr="00121550">
        <w:trPr>
          <w:trHeight w:val="339"/>
        </w:trPr>
        <w:tc>
          <w:tcPr>
            <w:tcW w:w="1460" w:type="dxa"/>
            <w:hideMark/>
          </w:tcPr>
          <w:p w14:paraId="6325D1A4" w14:textId="66277F61" w:rsidR="00121550" w:rsidRPr="00121550" w:rsidRDefault="00121550" w:rsidP="00121550">
            <w:pPr>
              <w:jc w:val="both"/>
              <w:outlineLvl w:val="0"/>
              <w:rPr>
                <w:bCs/>
              </w:rPr>
            </w:pPr>
            <w:r w:rsidRPr="00121550">
              <w:rPr>
                <w:bCs/>
              </w:rPr>
              <w:t>0,15</w:t>
            </w:r>
          </w:p>
        </w:tc>
        <w:tc>
          <w:tcPr>
            <w:tcW w:w="1460" w:type="dxa"/>
            <w:hideMark/>
          </w:tcPr>
          <w:p w14:paraId="3CE85D91" w14:textId="3413EEC2" w:rsidR="00121550" w:rsidRPr="00121550" w:rsidRDefault="00121550" w:rsidP="00121550">
            <w:pPr>
              <w:jc w:val="both"/>
              <w:outlineLvl w:val="0"/>
              <w:rPr>
                <w:bCs/>
              </w:rPr>
            </w:pPr>
          </w:p>
        </w:tc>
      </w:tr>
    </w:tbl>
    <w:p w14:paraId="31EFCB06" w14:textId="5E7D451D" w:rsidR="00661DF9" w:rsidRDefault="00661DF9" w:rsidP="005D777F">
      <w:pPr>
        <w:jc w:val="both"/>
        <w:outlineLvl w:val="0"/>
        <w:rPr>
          <w:b/>
        </w:rPr>
      </w:pPr>
    </w:p>
    <w:p w14:paraId="06D15D01" w14:textId="28E99F52" w:rsidR="00121550" w:rsidRDefault="00121550" w:rsidP="005D777F">
      <w:pPr>
        <w:jc w:val="both"/>
        <w:outlineLvl w:val="0"/>
        <w:rPr>
          <w:b/>
        </w:rPr>
      </w:pPr>
    </w:p>
    <w:p w14:paraId="2591C9DC" w14:textId="64F9B1D2" w:rsidR="00121550" w:rsidRDefault="00121550" w:rsidP="005D777F">
      <w:pPr>
        <w:jc w:val="both"/>
        <w:outlineLvl w:val="0"/>
        <w:rPr>
          <w:b/>
        </w:rPr>
      </w:pPr>
    </w:p>
    <w:p w14:paraId="5A27A845" w14:textId="3E6F36E2" w:rsidR="00121550" w:rsidRDefault="00121550" w:rsidP="005D777F">
      <w:pPr>
        <w:jc w:val="both"/>
        <w:outlineLvl w:val="0"/>
        <w:rPr>
          <w:b/>
        </w:rPr>
      </w:pPr>
    </w:p>
    <w:p w14:paraId="4B995172" w14:textId="53D657FB" w:rsidR="00121550" w:rsidRDefault="00121550" w:rsidP="005D777F">
      <w:pPr>
        <w:jc w:val="both"/>
        <w:outlineLvl w:val="0"/>
        <w:rPr>
          <w:b/>
        </w:rPr>
      </w:pPr>
    </w:p>
    <w:p w14:paraId="60FA22A8" w14:textId="77106523" w:rsidR="00121550" w:rsidRDefault="00121550" w:rsidP="005D777F">
      <w:pPr>
        <w:jc w:val="both"/>
        <w:outlineLvl w:val="0"/>
        <w:rPr>
          <w:b/>
        </w:rPr>
      </w:pPr>
    </w:p>
    <w:p w14:paraId="4B04F550" w14:textId="1843D2CF" w:rsidR="00121550" w:rsidRDefault="00121550" w:rsidP="005D777F">
      <w:pPr>
        <w:jc w:val="both"/>
        <w:outlineLvl w:val="0"/>
        <w:rPr>
          <w:b/>
        </w:rPr>
      </w:pPr>
    </w:p>
    <w:p w14:paraId="7CFB1361" w14:textId="47237BAE" w:rsidR="00121550" w:rsidRDefault="00121550" w:rsidP="005D777F">
      <w:pPr>
        <w:jc w:val="both"/>
        <w:outlineLvl w:val="0"/>
        <w:rPr>
          <w:b/>
        </w:rPr>
      </w:pPr>
    </w:p>
    <w:p w14:paraId="374C9D66" w14:textId="113F2E12" w:rsidR="00121550" w:rsidRDefault="00121550" w:rsidP="005D777F">
      <w:pPr>
        <w:jc w:val="both"/>
        <w:outlineLvl w:val="0"/>
        <w:rPr>
          <w:b/>
        </w:rPr>
      </w:pPr>
    </w:p>
    <w:p w14:paraId="3FD71E1D" w14:textId="3AAB1381" w:rsidR="00121550" w:rsidRDefault="00121550" w:rsidP="005D777F">
      <w:pPr>
        <w:jc w:val="both"/>
        <w:outlineLvl w:val="0"/>
        <w:rPr>
          <w:b/>
        </w:rPr>
      </w:pPr>
    </w:p>
    <w:p w14:paraId="501814F4" w14:textId="46E8AD5B" w:rsidR="00121550" w:rsidRDefault="00121550" w:rsidP="005D777F">
      <w:pPr>
        <w:jc w:val="both"/>
        <w:outlineLvl w:val="0"/>
        <w:rPr>
          <w:b/>
        </w:rPr>
      </w:pPr>
    </w:p>
    <w:p w14:paraId="674F584B" w14:textId="69FB2616" w:rsidR="00121550" w:rsidRDefault="00121550" w:rsidP="005D777F">
      <w:pPr>
        <w:jc w:val="both"/>
        <w:outlineLvl w:val="0"/>
        <w:rPr>
          <w:b/>
        </w:rPr>
      </w:pPr>
    </w:p>
    <w:p w14:paraId="62F108F6" w14:textId="53F19F94" w:rsidR="00121550" w:rsidRDefault="00121550" w:rsidP="005D777F">
      <w:pPr>
        <w:jc w:val="both"/>
        <w:outlineLvl w:val="0"/>
        <w:rPr>
          <w:b/>
        </w:rPr>
      </w:pPr>
    </w:p>
    <w:p w14:paraId="7783E547" w14:textId="19FFBFF1" w:rsidR="00121550" w:rsidRDefault="00121550" w:rsidP="005D777F">
      <w:pPr>
        <w:jc w:val="both"/>
        <w:outlineLvl w:val="0"/>
        <w:rPr>
          <w:b/>
        </w:rPr>
      </w:pPr>
    </w:p>
    <w:p w14:paraId="037350CE" w14:textId="79EF908D" w:rsidR="00121550" w:rsidRDefault="00121550" w:rsidP="005D777F">
      <w:pPr>
        <w:jc w:val="both"/>
        <w:outlineLvl w:val="0"/>
        <w:rPr>
          <w:b/>
        </w:rPr>
      </w:pPr>
    </w:p>
    <w:p w14:paraId="76896762" w14:textId="105005AD" w:rsidR="00121550" w:rsidRDefault="00121550" w:rsidP="005D777F">
      <w:pPr>
        <w:jc w:val="both"/>
        <w:outlineLvl w:val="0"/>
        <w:rPr>
          <w:b/>
        </w:rPr>
      </w:pPr>
    </w:p>
    <w:p w14:paraId="68F6870D" w14:textId="54A7E952" w:rsidR="00121550" w:rsidRDefault="00121550" w:rsidP="005D777F">
      <w:pPr>
        <w:jc w:val="both"/>
        <w:outlineLvl w:val="0"/>
        <w:rPr>
          <w:b/>
        </w:rPr>
      </w:pPr>
    </w:p>
    <w:p w14:paraId="48AEC255" w14:textId="73622505" w:rsidR="00121550" w:rsidRDefault="00121550" w:rsidP="005D777F">
      <w:pPr>
        <w:jc w:val="both"/>
        <w:outlineLvl w:val="0"/>
        <w:rPr>
          <w:b/>
        </w:rPr>
      </w:pPr>
    </w:p>
    <w:p w14:paraId="7244AD2B" w14:textId="77777777" w:rsidR="002F4137" w:rsidRPr="00655E9C" w:rsidRDefault="002F4137" w:rsidP="002F4137">
      <w:pPr>
        <w:ind w:left="4248" w:firstLine="708"/>
        <w:jc w:val="both"/>
        <w:outlineLvl w:val="0"/>
        <w:rPr>
          <w:sz w:val="22"/>
          <w:szCs w:val="22"/>
        </w:rPr>
      </w:pPr>
      <w:bookmarkStart w:id="8" w:name="_Hlk103097062"/>
      <w:bookmarkStart w:id="9" w:name="_Hlk103097259"/>
      <w:r w:rsidRPr="00655E9C">
        <w:rPr>
          <w:sz w:val="22"/>
          <w:szCs w:val="22"/>
        </w:rPr>
        <w:lastRenderedPageBreak/>
        <w:t>Lisa 2/1</w:t>
      </w:r>
    </w:p>
    <w:p w14:paraId="4FB42E46" w14:textId="77777777" w:rsidR="002F4137" w:rsidRPr="00655E9C" w:rsidRDefault="002F4137" w:rsidP="002F4137">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 raamlepingu nr </w:t>
      </w:r>
    </w:p>
    <w:p w14:paraId="4E6023BF" w14:textId="77777777" w:rsidR="002F4137" w:rsidRPr="00655E9C" w:rsidRDefault="002F4137" w:rsidP="002F4137">
      <w:pPr>
        <w:ind w:left="4956"/>
        <w:jc w:val="both"/>
        <w:outlineLvl w:val="0"/>
        <w:rPr>
          <w:sz w:val="22"/>
          <w:szCs w:val="22"/>
        </w:rPr>
      </w:pP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430A0040" w14:textId="77777777" w:rsidR="002F4137" w:rsidRPr="00655E9C" w:rsidRDefault="002F4137" w:rsidP="002F4137">
      <w:pPr>
        <w:jc w:val="both"/>
        <w:rPr>
          <w:sz w:val="16"/>
          <w:szCs w:val="16"/>
        </w:rPr>
      </w:pPr>
      <w:bookmarkStart w:id="10" w:name="_Hlk103097122"/>
      <w:bookmarkEnd w:id="8"/>
      <w:r w:rsidRPr="00655E9C">
        <w:rPr>
          <w:b/>
        </w:rPr>
        <w:t>Hinnakokkuleppe raamistik (vorm)</w:t>
      </w:r>
    </w:p>
    <w:p w14:paraId="71B862C6" w14:textId="77777777" w:rsidR="002F4137" w:rsidRPr="00655E9C" w:rsidRDefault="002F4137" w:rsidP="002F4137">
      <w:pPr>
        <w:jc w:val="both"/>
        <w:rPr>
          <w:sz w:val="16"/>
          <w:szCs w:val="16"/>
        </w:rPr>
      </w:pPr>
    </w:p>
    <w:p w14:paraId="49B249BA" w14:textId="77777777" w:rsidR="002F4137" w:rsidRPr="00655E9C" w:rsidRDefault="002F4137" w:rsidP="002F4137">
      <w:pPr>
        <w:jc w:val="both"/>
        <w:rPr>
          <w:sz w:val="16"/>
          <w:szCs w:val="16"/>
        </w:rPr>
      </w:pPr>
    </w:p>
    <w:p w14:paraId="57C351E4" w14:textId="3B18E314" w:rsidR="002F4137" w:rsidRPr="00655E9C" w:rsidRDefault="002F4137" w:rsidP="002F4137">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t xml:space="preserve">edaspidi </w:t>
      </w:r>
      <w:r w:rsidRPr="00655E9C">
        <w:rPr>
          <w:b/>
        </w:rPr>
        <w:t xml:space="preserve">töövõtja </w:t>
      </w:r>
      <w:r w:rsidRPr="00655E9C">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655E9C">
            <w:t>[Vali kuupäev]</w:t>
          </w:r>
        </w:sdtContent>
      </w:sdt>
      <w:r w:rsidRPr="00655E9C">
        <w:t xml:space="preserve"> kehtiv „</w:t>
      </w:r>
      <w:r w:rsidR="001B30E8">
        <w:t>Energiapuidu k</w:t>
      </w:r>
      <w:r w:rsidRPr="00655E9C">
        <w:t xml:space="preserve">okkuveo hinnaraamistik“ </w:t>
      </w:r>
      <w:r>
        <w:t xml:space="preserve">on </w:t>
      </w:r>
      <w:r w:rsidRPr="00655E9C">
        <w:t>järgnev:</w:t>
      </w:r>
    </w:p>
    <w:bookmarkEnd w:id="10"/>
    <w:p w14:paraId="7B297230" w14:textId="77777777" w:rsidR="002F4137" w:rsidRPr="00655E9C"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655E9C" w14:paraId="49D36E52" w14:textId="77777777" w:rsidTr="00F84F7B">
        <w:trPr>
          <w:trHeight w:val="282"/>
        </w:trPr>
        <w:tc>
          <w:tcPr>
            <w:tcW w:w="1567" w:type="dxa"/>
            <w:gridSpan w:val="3"/>
            <w:tcBorders>
              <w:top w:val="nil"/>
              <w:left w:val="nil"/>
              <w:bottom w:val="nil"/>
              <w:right w:val="nil"/>
            </w:tcBorders>
            <w:shd w:val="clear" w:color="auto" w:fill="auto"/>
            <w:hideMark/>
          </w:tcPr>
          <w:p w14:paraId="000E9DE4" w14:textId="77777777" w:rsidR="002F4137" w:rsidRPr="00655E9C" w:rsidRDefault="002F4137" w:rsidP="00F84F7B">
            <w:pPr>
              <w:rPr>
                <w:rFonts w:ascii="Arial" w:hAnsi="Arial" w:cs="Arial"/>
                <w:color w:val="000000"/>
                <w:sz w:val="18"/>
                <w:szCs w:val="18"/>
              </w:rPr>
            </w:pPr>
            <w:bookmarkStart w:id="11" w:name="_Hlk103097525"/>
            <w:bookmarkEnd w:id="9"/>
            <w:r w:rsidRPr="00655E9C">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655E9C" w:rsidRDefault="002F4137" w:rsidP="00F84F7B">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655E9C" w:rsidRDefault="002F4137" w:rsidP="00F84F7B">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655E9C" w:rsidRDefault="002F4137" w:rsidP="00F84F7B">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655E9C" w:rsidRDefault="002F4137" w:rsidP="00F84F7B">
            <w:pPr>
              <w:rPr>
                <w:rFonts w:ascii="Arial" w:hAnsi="Arial" w:cs="Arial"/>
                <w:color w:val="000000"/>
                <w:sz w:val="18"/>
                <w:szCs w:val="18"/>
              </w:rPr>
            </w:pPr>
            <w:r w:rsidRPr="00655E9C">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655E9C" w:rsidRDefault="002F4137" w:rsidP="00F84F7B">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655E9C" w:rsidRDefault="002F4137" w:rsidP="00F84F7B">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655E9C" w:rsidRDefault="002F4137" w:rsidP="00F84F7B">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655E9C" w:rsidRDefault="002F4137" w:rsidP="00F84F7B">
            <w:pPr>
              <w:rPr>
                <w:rFonts w:ascii="Arial" w:hAnsi="Arial" w:cs="Arial"/>
                <w:color w:val="000000"/>
                <w:sz w:val="18"/>
                <w:szCs w:val="18"/>
              </w:rPr>
            </w:pPr>
            <w:r w:rsidRPr="00655E9C">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655E9C" w:rsidRDefault="002F4137" w:rsidP="00F84F7B">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655E9C" w:rsidRDefault="002F4137" w:rsidP="00F84F7B">
            <w:pPr>
              <w:rPr>
                <w:rFonts w:ascii="Arial" w:hAnsi="Arial" w:cs="Arial"/>
                <w:color w:val="000000"/>
                <w:sz w:val="18"/>
                <w:szCs w:val="18"/>
              </w:rPr>
            </w:pPr>
            <w:r w:rsidRPr="00655E9C">
              <w:rPr>
                <w:rFonts w:ascii="Arial" w:hAnsi="Arial" w:cs="Arial"/>
                <w:color w:val="000000"/>
                <w:sz w:val="18"/>
                <w:szCs w:val="18"/>
              </w:rPr>
              <w:t>x,xxx</w:t>
            </w:r>
          </w:p>
        </w:tc>
      </w:tr>
      <w:bookmarkEnd w:id="11"/>
      <w:tr w:rsidR="002F4137" w:rsidRPr="00655E9C" w14:paraId="34CBAF81" w14:textId="77777777" w:rsidTr="00F84F7B">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655E9C" w:rsidRDefault="002F4137" w:rsidP="00F84F7B">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655E9C" w:rsidRDefault="002F4137" w:rsidP="00F84F7B">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655E9C" w:rsidRDefault="002F4137" w:rsidP="00F84F7B">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655E9C" w:rsidRDefault="002F4137" w:rsidP="00F84F7B">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655E9C" w:rsidRDefault="002F4137" w:rsidP="00F84F7B">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655E9C" w:rsidRDefault="002F4137" w:rsidP="00F84F7B">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655E9C" w:rsidRDefault="002F4137" w:rsidP="00F84F7B">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655E9C" w:rsidRDefault="002F4137" w:rsidP="00F84F7B">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655E9C" w:rsidRDefault="002F4137" w:rsidP="00F84F7B">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655E9C" w:rsidRDefault="002F4137" w:rsidP="00F84F7B">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655E9C" w:rsidRDefault="002F4137" w:rsidP="00F84F7B">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655E9C" w:rsidRDefault="002F4137" w:rsidP="00F84F7B">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655E9C" w:rsidRDefault="002F4137" w:rsidP="00F84F7B">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655E9C" w:rsidRDefault="002F4137" w:rsidP="00F84F7B">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655E9C" w:rsidRDefault="002F4137" w:rsidP="00F84F7B">
            <w:pPr>
              <w:rPr>
                <w:rFonts w:ascii="Arial" w:hAnsi="Arial" w:cs="Arial"/>
                <w:sz w:val="20"/>
                <w:szCs w:val="20"/>
              </w:rPr>
            </w:pPr>
          </w:p>
        </w:tc>
      </w:tr>
      <w:tr w:rsidR="002F4137" w:rsidRPr="00655E9C"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655E9C" w:rsidRDefault="002F4137" w:rsidP="00F84F7B">
            <w:pPr>
              <w:jc w:val="center"/>
              <w:rPr>
                <w:rFonts w:ascii="Arial" w:hAnsi="Arial" w:cs="Arial"/>
                <w:color w:val="000000"/>
                <w:sz w:val="20"/>
                <w:szCs w:val="20"/>
              </w:rPr>
            </w:pPr>
            <w:r w:rsidRPr="00655E9C">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655E9C" w:rsidRDefault="001B30E8" w:rsidP="00F84F7B">
            <w:pPr>
              <w:jc w:val="center"/>
              <w:rPr>
                <w:rFonts w:ascii="Arial" w:hAnsi="Arial" w:cs="Arial"/>
                <w:color w:val="000000"/>
                <w:sz w:val="20"/>
                <w:szCs w:val="20"/>
              </w:rPr>
            </w:pPr>
            <w:r>
              <w:rPr>
                <w:rFonts w:ascii="Arial" w:hAnsi="Arial" w:cs="Arial"/>
                <w:color w:val="000000"/>
                <w:sz w:val="20"/>
                <w:szCs w:val="20"/>
              </w:rPr>
              <w:t>Tüvesed</w:t>
            </w:r>
            <w:r w:rsidR="002F4137" w:rsidRPr="00655E9C">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655E9C" w:rsidRDefault="002F4137" w:rsidP="00F84F7B">
            <w:pPr>
              <w:jc w:val="center"/>
              <w:rPr>
                <w:rFonts w:ascii="Arial" w:hAnsi="Arial" w:cs="Arial"/>
                <w:color w:val="000000"/>
                <w:sz w:val="20"/>
                <w:szCs w:val="20"/>
              </w:rPr>
            </w:pPr>
            <w:r w:rsidRPr="00655E9C">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655E9C" w:rsidRDefault="001B30E8" w:rsidP="00F84F7B">
            <w:pPr>
              <w:jc w:val="center"/>
              <w:rPr>
                <w:rFonts w:ascii="Arial" w:hAnsi="Arial" w:cs="Arial"/>
                <w:color w:val="000000"/>
                <w:sz w:val="20"/>
                <w:szCs w:val="20"/>
              </w:rPr>
            </w:pPr>
            <w:r>
              <w:rPr>
                <w:rFonts w:ascii="Arial" w:hAnsi="Arial" w:cs="Arial"/>
                <w:color w:val="000000"/>
                <w:sz w:val="20"/>
                <w:szCs w:val="20"/>
              </w:rPr>
              <w:t>Raidmed</w:t>
            </w:r>
            <w:r w:rsidR="002F4137" w:rsidRPr="00655E9C">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655E9C" w:rsidRDefault="002F4137" w:rsidP="00F84F7B">
            <w:pPr>
              <w:rPr>
                <w:rFonts w:ascii="Arial" w:hAnsi="Arial" w:cs="Arial"/>
                <w:sz w:val="20"/>
                <w:szCs w:val="20"/>
              </w:rPr>
            </w:pPr>
          </w:p>
        </w:tc>
      </w:tr>
      <w:tr w:rsidR="002F4137" w:rsidRPr="00655E9C" w14:paraId="3F1F98D9" w14:textId="77777777" w:rsidTr="00F84F7B">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655E9C" w:rsidRDefault="002F4137" w:rsidP="00F84F7B">
            <w:pPr>
              <w:rPr>
                <w:rFonts w:ascii="Arial" w:hAnsi="Arial" w:cs="Arial"/>
                <w:sz w:val="20"/>
                <w:szCs w:val="20"/>
              </w:rPr>
            </w:pPr>
          </w:p>
        </w:tc>
      </w:tr>
      <w:tr w:rsidR="002F4137" w:rsidRPr="00655E9C" w14:paraId="1F7AD6E9" w14:textId="77777777" w:rsidTr="00F84F7B">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655E9C" w:rsidRDefault="002F4137" w:rsidP="00F84F7B">
            <w:pPr>
              <w:rPr>
                <w:rFonts w:ascii="Arial" w:hAnsi="Arial" w:cs="Arial"/>
                <w:sz w:val="20"/>
                <w:szCs w:val="20"/>
              </w:rPr>
            </w:pPr>
          </w:p>
        </w:tc>
      </w:tr>
      <w:tr w:rsidR="002F4137" w:rsidRPr="00655E9C" w14:paraId="680958E8" w14:textId="77777777" w:rsidTr="00F84F7B">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655E9C" w:rsidRDefault="002F4137" w:rsidP="00F84F7B">
            <w:pPr>
              <w:rPr>
                <w:rFonts w:ascii="Arial" w:hAnsi="Arial" w:cs="Arial"/>
                <w:sz w:val="20"/>
                <w:szCs w:val="20"/>
              </w:rPr>
            </w:pPr>
          </w:p>
        </w:tc>
      </w:tr>
      <w:tr w:rsidR="002F4137" w:rsidRPr="00655E9C" w14:paraId="4A4E8764" w14:textId="77777777" w:rsidTr="00F84F7B">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655E9C" w:rsidRDefault="002F4137" w:rsidP="00F84F7B">
            <w:pPr>
              <w:rPr>
                <w:rFonts w:ascii="Arial" w:hAnsi="Arial" w:cs="Arial"/>
                <w:sz w:val="20"/>
                <w:szCs w:val="20"/>
              </w:rPr>
            </w:pPr>
          </w:p>
        </w:tc>
      </w:tr>
      <w:tr w:rsidR="002F4137" w:rsidRPr="00655E9C" w14:paraId="478811A5" w14:textId="77777777" w:rsidTr="00F84F7B">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655E9C" w:rsidRDefault="002F4137" w:rsidP="00F84F7B">
            <w:pPr>
              <w:rPr>
                <w:rFonts w:ascii="Arial" w:hAnsi="Arial" w:cs="Arial"/>
                <w:sz w:val="20"/>
                <w:szCs w:val="20"/>
              </w:rPr>
            </w:pPr>
          </w:p>
        </w:tc>
      </w:tr>
      <w:tr w:rsidR="002F4137" w:rsidRPr="00655E9C" w14:paraId="0E6407A5" w14:textId="77777777" w:rsidTr="00F84F7B">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655E9C" w:rsidRDefault="002F4137" w:rsidP="00F84F7B">
            <w:pPr>
              <w:rPr>
                <w:rFonts w:ascii="Arial" w:hAnsi="Arial" w:cs="Arial"/>
                <w:sz w:val="20"/>
                <w:szCs w:val="20"/>
              </w:rPr>
            </w:pPr>
          </w:p>
        </w:tc>
      </w:tr>
      <w:tr w:rsidR="002F4137" w:rsidRPr="00655E9C" w14:paraId="15D04206" w14:textId="77777777" w:rsidTr="00F84F7B">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655E9C" w:rsidRDefault="002F4137" w:rsidP="00F84F7B">
            <w:pPr>
              <w:rPr>
                <w:rFonts w:ascii="Arial" w:hAnsi="Arial" w:cs="Arial"/>
                <w:sz w:val="20"/>
                <w:szCs w:val="20"/>
              </w:rPr>
            </w:pPr>
          </w:p>
        </w:tc>
      </w:tr>
      <w:tr w:rsidR="002F4137" w:rsidRPr="00655E9C" w14:paraId="544C9AEB" w14:textId="77777777" w:rsidTr="00F84F7B">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655E9C" w:rsidRDefault="002F4137" w:rsidP="00F84F7B">
            <w:pPr>
              <w:rPr>
                <w:rFonts w:ascii="Arial" w:hAnsi="Arial" w:cs="Arial"/>
                <w:sz w:val="20"/>
                <w:szCs w:val="20"/>
              </w:rPr>
            </w:pPr>
          </w:p>
        </w:tc>
      </w:tr>
      <w:tr w:rsidR="002F4137" w:rsidRPr="00655E9C" w14:paraId="351EA29F" w14:textId="77777777" w:rsidTr="00F84F7B">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655E9C" w:rsidRDefault="002F4137" w:rsidP="00F84F7B">
            <w:pPr>
              <w:rPr>
                <w:rFonts w:ascii="Arial" w:hAnsi="Arial" w:cs="Arial"/>
                <w:sz w:val="20"/>
                <w:szCs w:val="20"/>
              </w:rPr>
            </w:pPr>
          </w:p>
        </w:tc>
      </w:tr>
      <w:tr w:rsidR="002F4137" w:rsidRPr="00655E9C" w14:paraId="240D497A" w14:textId="77777777" w:rsidTr="00F84F7B">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655E9C" w:rsidRDefault="002F4137" w:rsidP="00F84F7B">
            <w:pPr>
              <w:rPr>
                <w:rFonts w:ascii="Arial" w:hAnsi="Arial" w:cs="Arial"/>
                <w:sz w:val="20"/>
                <w:szCs w:val="20"/>
              </w:rPr>
            </w:pPr>
          </w:p>
        </w:tc>
      </w:tr>
      <w:tr w:rsidR="002F4137" w:rsidRPr="00655E9C" w14:paraId="5820C1AB" w14:textId="77777777" w:rsidTr="00F84F7B">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655E9C" w:rsidRDefault="002F4137" w:rsidP="00F84F7B">
            <w:pPr>
              <w:rPr>
                <w:rFonts w:ascii="Arial" w:hAnsi="Arial" w:cs="Arial"/>
                <w:sz w:val="20"/>
                <w:szCs w:val="20"/>
              </w:rPr>
            </w:pPr>
          </w:p>
        </w:tc>
      </w:tr>
      <w:tr w:rsidR="002F4137" w:rsidRPr="00655E9C" w14:paraId="48C58B05" w14:textId="77777777" w:rsidTr="00F84F7B">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655E9C" w:rsidRDefault="002F4137" w:rsidP="00F84F7B">
            <w:pPr>
              <w:rPr>
                <w:rFonts w:ascii="Arial" w:hAnsi="Arial" w:cs="Arial"/>
                <w:sz w:val="20"/>
                <w:szCs w:val="20"/>
              </w:rPr>
            </w:pPr>
          </w:p>
        </w:tc>
      </w:tr>
      <w:tr w:rsidR="002F4137" w:rsidRPr="00655E9C" w14:paraId="7B99FC95" w14:textId="77777777" w:rsidTr="00F84F7B">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655E9C" w:rsidRDefault="002F4137" w:rsidP="00F84F7B">
            <w:pPr>
              <w:rPr>
                <w:rFonts w:ascii="Arial" w:hAnsi="Arial" w:cs="Arial"/>
                <w:sz w:val="20"/>
                <w:szCs w:val="20"/>
              </w:rPr>
            </w:pPr>
          </w:p>
        </w:tc>
      </w:tr>
      <w:tr w:rsidR="002F4137" w:rsidRPr="00655E9C" w14:paraId="55211D8A" w14:textId="77777777" w:rsidTr="00F84F7B">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655E9C" w:rsidRDefault="002F4137" w:rsidP="00F84F7B">
            <w:pPr>
              <w:rPr>
                <w:rFonts w:ascii="Arial" w:hAnsi="Arial" w:cs="Arial"/>
                <w:sz w:val="20"/>
                <w:szCs w:val="20"/>
              </w:rPr>
            </w:pPr>
          </w:p>
        </w:tc>
      </w:tr>
      <w:tr w:rsidR="002F4137" w:rsidRPr="00655E9C" w14:paraId="46AFBEC3" w14:textId="77777777" w:rsidTr="00F84F7B">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655E9C" w:rsidRDefault="002F4137" w:rsidP="00F84F7B">
            <w:pPr>
              <w:rPr>
                <w:rFonts w:ascii="Arial" w:hAnsi="Arial" w:cs="Arial"/>
                <w:sz w:val="20"/>
                <w:szCs w:val="20"/>
              </w:rPr>
            </w:pPr>
          </w:p>
        </w:tc>
      </w:tr>
      <w:tr w:rsidR="002F4137" w:rsidRPr="00655E9C" w14:paraId="7FA30F5E" w14:textId="77777777" w:rsidTr="00F84F7B">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655E9C" w:rsidRDefault="002F4137" w:rsidP="00F84F7B">
            <w:pPr>
              <w:rPr>
                <w:rFonts w:ascii="Arial" w:hAnsi="Arial" w:cs="Arial"/>
                <w:sz w:val="20"/>
                <w:szCs w:val="20"/>
              </w:rPr>
            </w:pPr>
          </w:p>
        </w:tc>
      </w:tr>
      <w:tr w:rsidR="002F4137" w:rsidRPr="00655E9C" w14:paraId="4BBA80B6" w14:textId="77777777" w:rsidTr="00F84F7B">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655E9C" w:rsidRDefault="002F4137" w:rsidP="00F84F7B">
            <w:pPr>
              <w:rPr>
                <w:rFonts w:ascii="Arial" w:hAnsi="Arial" w:cs="Arial"/>
                <w:sz w:val="20"/>
                <w:szCs w:val="20"/>
              </w:rPr>
            </w:pPr>
          </w:p>
        </w:tc>
      </w:tr>
      <w:tr w:rsidR="002F4137" w:rsidRPr="00655E9C" w14:paraId="65DCA7F2" w14:textId="77777777" w:rsidTr="00F84F7B">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655E9C" w:rsidRDefault="002F4137" w:rsidP="00F84F7B">
            <w:pPr>
              <w:rPr>
                <w:rFonts w:ascii="Arial" w:hAnsi="Arial" w:cs="Arial"/>
                <w:sz w:val="20"/>
                <w:szCs w:val="20"/>
              </w:rPr>
            </w:pPr>
          </w:p>
        </w:tc>
      </w:tr>
      <w:tr w:rsidR="002F4137" w:rsidRPr="00655E9C" w14:paraId="6922DCA9" w14:textId="77777777" w:rsidTr="00F84F7B">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655E9C" w:rsidRDefault="002F4137" w:rsidP="00F84F7B">
            <w:pPr>
              <w:rPr>
                <w:rFonts w:ascii="Arial" w:hAnsi="Arial" w:cs="Arial"/>
                <w:sz w:val="20"/>
                <w:szCs w:val="20"/>
              </w:rPr>
            </w:pPr>
          </w:p>
        </w:tc>
      </w:tr>
      <w:tr w:rsidR="002F4137" w:rsidRPr="00655E9C" w14:paraId="034BB050" w14:textId="77777777" w:rsidTr="00F84F7B">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655E9C" w:rsidRDefault="002F4137" w:rsidP="00F84F7B">
            <w:pPr>
              <w:rPr>
                <w:rFonts w:ascii="Arial" w:hAnsi="Arial" w:cs="Arial"/>
                <w:sz w:val="20"/>
                <w:szCs w:val="20"/>
              </w:rPr>
            </w:pPr>
          </w:p>
        </w:tc>
      </w:tr>
      <w:tr w:rsidR="002F4137" w:rsidRPr="00655E9C" w14:paraId="2A92BDB4" w14:textId="77777777" w:rsidTr="00F84F7B">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655E9C" w:rsidRDefault="002F4137" w:rsidP="00F84F7B">
            <w:pPr>
              <w:rPr>
                <w:rFonts w:ascii="Arial" w:hAnsi="Arial" w:cs="Arial"/>
                <w:sz w:val="20"/>
                <w:szCs w:val="20"/>
              </w:rPr>
            </w:pPr>
          </w:p>
        </w:tc>
      </w:tr>
      <w:tr w:rsidR="002F4137" w:rsidRPr="00655E9C" w14:paraId="372BA565" w14:textId="77777777" w:rsidTr="00F84F7B">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655E9C" w:rsidRDefault="002F4137" w:rsidP="00F84F7B">
            <w:pPr>
              <w:rPr>
                <w:rFonts w:ascii="Arial" w:hAnsi="Arial" w:cs="Arial"/>
                <w:sz w:val="20"/>
                <w:szCs w:val="20"/>
              </w:rPr>
            </w:pPr>
          </w:p>
        </w:tc>
      </w:tr>
      <w:tr w:rsidR="002F4137" w:rsidRPr="00655E9C" w14:paraId="480F3895" w14:textId="77777777" w:rsidTr="00F84F7B">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655E9C" w:rsidRDefault="002F4137" w:rsidP="00F84F7B">
            <w:pPr>
              <w:rPr>
                <w:rFonts w:ascii="Arial" w:hAnsi="Arial" w:cs="Arial"/>
                <w:sz w:val="20"/>
                <w:szCs w:val="20"/>
              </w:rPr>
            </w:pPr>
          </w:p>
        </w:tc>
      </w:tr>
      <w:tr w:rsidR="002F4137" w:rsidRPr="00655E9C" w14:paraId="03D4A2D0" w14:textId="77777777" w:rsidTr="00F84F7B">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655E9C" w:rsidRDefault="002F4137" w:rsidP="00F84F7B">
            <w:pPr>
              <w:rPr>
                <w:rFonts w:ascii="Arial" w:hAnsi="Arial" w:cs="Arial"/>
                <w:sz w:val="20"/>
                <w:szCs w:val="20"/>
              </w:rPr>
            </w:pPr>
          </w:p>
        </w:tc>
      </w:tr>
      <w:tr w:rsidR="002F4137" w:rsidRPr="00655E9C" w14:paraId="37F1EFD5" w14:textId="77777777" w:rsidTr="00F84F7B">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655E9C" w:rsidRDefault="002F4137" w:rsidP="00F84F7B">
            <w:pPr>
              <w:rPr>
                <w:rFonts w:ascii="Arial" w:hAnsi="Arial" w:cs="Arial"/>
                <w:sz w:val="20"/>
                <w:szCs w:val="20"/>
              </w:rPr>
            </w:pPr>
          </w:p>
        </w:tc>
      </w:tr>
      <w:tr w:rsidR="002F4137" w:rsidRPr="00655E9C" w14:paraId="5473CD92" w14:textId="77777777" w:rsidTr="00F84F7B">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655E9C" w:rsidRDefault="002F4137" w:rsidP="00F84F7B">
            <w:pPr>
              <w:rPr>
                <w:rFonts w:ascii="Arial" w:hAnsi="Arial" w:cs="Arial"/>
                <w:sz w:val="20"/>
                <w:szCs w:val="20"/>
              </w:rPr>
            </w:pPr>
          </w:p>
        </w:tc>
      </w:tr>
      <w:tr w:rsidR="002F4137" w:rsidRPr="00655E9C" w14:paraId="00E5754E" w14:textId="77777777" w:rsidTr="00F84F7B">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655E9C" w:rsidRDefault="002F4137" w:rsidP="00F84F7B">
            <w:pPr>
              <w:rPr>
                <w:rFonts w:ascii="Arial" w:hAnsi="Arial" w:cs="Arial"/>
                <w:sz w:val="20"/>
                <w:szCs w:val="20"/>
              </w:rPr>
            </w:pPr>
          </w:p>
        </w:tc>
      </w:tr>
      <w:tr w:rsidR="002F4137" w:rsidRPr="00655E9C" w14:paraId="6B302E65" w14:textId="77777777" w:rsidTr="00F84F7B">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655E9C" w:rsidRDefault="002F4137" w:rsidP="00F84F7B">
            <w:pPr>
              <w:rPr>
                <w:rFonts w:ascii="Arial" w:hAnsi="Arial" w:cs="Arial"/>
                <w:sz w:val="20"/>
                <w:szCs w:val="20"/>
              </w:rPr>
            </w:pPr>
          </w:p>
        </w:tc>
      </w:tr>
      <w:tr w:rsidR="002F4137" w:rsidRPr="00655E9C" w14:paraId="32F30553" w14:textId="77777777" w:rsidTr="00F84F7B">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655E9C" w:rsidRDefault="002F4137" w:rsidP="00F84F7B">
            <w:pPr>
              <w:rPr>
                <w:rFonts w:ascii="Arial" w:hAnsi="Arial" w:cs="Arial"/>
                <w:sz w:val="20"/>
                <w:szCs w:val="20"/>
              </w:rPr>
            </w:pPr>
          </w:p>
        </w:tc>
      </w:tr>
      <w:tr w:rsidR="002F4137" w:rsidRPr="00655E9C" w14:paraId="4A79E193" w14:textId="77777777" w:rsidTr="00F84F7B">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655E9C" w:rsidRDefault="002F4137" w:rsidP="00F84F7B">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655E9C" w:rsidRDefault="002F4137" w:rsidP="00F84F7B">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655E9C" w:rsidRDefault="002F4137" w:rsidP="00F84F7B">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655E9C" w:rsidRDefault="002F4137" w:rsidP="00F84F7B">
            <w:pPr>
              <w:jc w:val="center"/>
              <w:rPr>
                <w:rFonts w:ascii="Arial" w:hAnsi="Arial" w:cs="Arial"/>
                <w:color w:val="000000"/>
                <w:sz w:val="18"/>
                <w:szCs w:val="18"/>
              </w:rPr>
            </w:pPr>
            <w:r w:rsidRPr="00655E9C">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655E9C" w:rsidRDefault="002F4137" w:rsidP="00F84F7B">
            <w:pPr>
              <w:rPr>
                <w:rFonts w:ascii="Arial" w:hAnsi="Arial" w:cs="Arial"/>
                <w:sz w:val="20"/>
                <w:szCs w:val="20"/>
              </w:rPr>
            </w:pPr>
          </w:p>
        </w:tc>
      </w:tr>
    </w:tbl>
    <w:p w14:paraId="40CFA50F" w14:textId="77777777" w:rsidR="002F4137" w:rsidRPr="00655E9C" w:rsidRDefault="002F4137" w:rsidP="002F4137">
      <w:pPr>
        <w:jc w:val="both"/>
        <w:outlineLvl w:val="0"/>
        <w:rPr>
          <w:b/>
          <w:sz w:val="16"/>
          <w:szCs w:val="16"/>
        </w:rPr>
      </w:pPr>
    </w:p>
    <w:p w14:paraId="46543786" w14:textId="77777777" w:rsidR="001B30E8" w:rsidRDefault="001B30E8" w:rsidP="002F4137">
      <w:pPr>
        <w:ind w:left="708" w:firstLine="708"/>
        <w:jc w:val="center"/>
        <w:outlineLvl w:val="0"/>
        <w:rPr>
          <w:sz w:val="22"/>
          <w:szCs w:val="22"/>
        </w:rPr>
      </w:pPr>
    </w:p>
    <w:p w14:paraId="60606098" w14:textId="77777777" w:rsidR="001B30E8" w:rsidRDefault="001B30E8" w:rsidP="002F4137">
      <w:pPr>
        <w:ind w:left="708" w:firstLine="708"/>
        <w:jc w:val="center"/>
        <w:outlineLvl w:val="0"/>
        <w:rPr>
          <w:sz w:val="22"/>
          <w:szCs w:val="22"/>
        </w:rPr>
      </w:pPr>
    </w:p>
    <w:p w14:paraId="3831D76B" w14:textId="77777777" w:rsidR="001B30E8" w:rsidRDefault="001B30E8" w:rsidP="002F4137">
      <w:pPr>
        <w:ind w:left="708" w:firstLine="708"/>
        <w:jc w:val="center"/>
        <w:outlineLvl w:val="0"/>
        <w:rPr>
          <w:sz w:val="22"/>
          <w:szCs w:val="22"/>
        </w:rPr>
      </w:pPr>
    </w:p>
    <w:p w14:paraId="78FC166C" w14:textId="6C66A0C0" w:rsidR="002F4137" w:rsidRPr="00655E9C" w:rsidRDefault="002F4137" w:rsidP="002F4137">
      <w:pPr>
        <w:ind w:left="708" w:firstLine="708"/>
        <w:jc w:val="center"/>
        <w:outlineLvl w:val="0"/>
        <w:rPr>
          <w:sz w:val="22"/>
          <w:szCs w:val="22"/>
        </w:rPr>
      </w:pPr>
      <w:r w:rsidRPr="00655E9C">
        <w:rPr>
          <w:sz w:val="22"/>
          <w:szCs w:val="22"/>
        </w:rPr>
        <w:t xml:space="preserve">   </w:t>
      </w:r>
    </w:p>
    <w:p w14:paraId="10880A7F" w14:textId="113DD893" w:rsidR="005E3E0E" w:rsidRDefault="005E3E0E" w:rsidP="005D777F">
      <w:pPr>
        <w:jc w:val="both"/>
        <w:outlineLvl w:val="0"/>
        <w:rPr>
          <w:b/>
        </w:rPr>
      </w:pPr>
    </w:p>
    <w:p w14:paraId="4430F058" w14:textId="77777777" w:rsidR="002F4137" w:rsidRPr="00655E9C" w:rsidRDefault="002F4137" w:rsidP="005D777F">
      <w:pPr>
        <w:jc w:val="both"/>
        <w:outlineLvl w:val="0"/>
        <w:rPr>
          <w:b/>
        </w:rPr>
      </w:pPr>
    </w:p>
    <w:p w14:paraId="16205AFB" w14:textId="26F3197A" w:rsidR="004506EB" w:rsidRDefault="004506EB" w:rsidP="004506EB">
      <w:pPr>
        <w:ind w:left="4956"/>
        <w:jc w:val="both"/>
        <w:outlineLvl w:val="0"/>
        <w:rPr>
          <w:sz w:val="22"/>
          <w:szCs w:val="22"/>
        </w:rPr>
      </w:pPr>
      <w:r>
        <w:rPr>
          <w:sz w:val="22"/>
          <w:szCs w:val="22"/>
        </w:rPr>
        <w:lastRenderedPageBreak/>
        <w:t>Lisa 3/1</w:t>
      </w:r>
    </w:p>
    <w:p w14:paraId="46BE61EF" w14:textId="6FAAD367" w:rsidR="004506EB" w:rsidRPr="00655E9C" w:rsidRDefault="004506EB" w:rsidP="004506EB">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 raamlepingu nr </w:t>
      </w:r>
    </w:p>
    <w:p w14:paraId="10BFDDA0" w14:textId="78084B84" w:rsidR="004506EB" w:rsidRDefault="004506EB" w:rsidP="004506EB">
      <w:pPr>
        <w:ind w:left="4248" w:firstLine="708"/>
        <w:rPr>
          <w:sz w:val="22"/>
          <w:szCs w:val="22"/>
        </w:rPr>
      </w:pP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14602A8" w14:textId="77777777" w:rsidR="00551326" w:rsidRDefault="00551326" w:rsidP="004506EB">
      <w:pPr>
        <w:ind w:left="4248" w:firstLine="708"/>
        <w:rPr>
          <w:sz w:val="22"/>
          <w:szCs w:val="22"/>
        </w:rPr>
      </w:pPr>
    </w:p>
    <w:p w14:paraId="6C450E4D" w14:textId="2ABBEC84" w:rsidR="00671E04" w:rsidRPr="00224C48" w:rsidRDefault="00671E04" w:rsidP="00671E04">
      <w:pPr>
        <w:rPr>
          <w:b/>
          <w:bCs/>
          <w:color w:val="000000"/>
        </w:rPr>
      </w:pPr>
      <w:r w:rsidRPr="00224C48">
        <w:rPr>
          <w:b/>
          <w:bCs/>
          <w:color w:val="000000"/>
        </w:rPr>
        <w:t>Keskmised kütusekulud raiel ja kokkuveol</w:t>
      </w:r>
    </w:p>
    <w:p w14:paraId="30429DDA" w14:textId="77777777" w:rsidR="00671E04" w:rsidRDefault="00671E04" w:rsidP="00671E04"/>
    <w:p w14:paraId="4A1BE40F" w14:textId="77777777" w:rsidR="005E3E0E" w:rsidRPr="003710CA" w:rsidRDefault="005E3E0E" w:rsidP="005E3E0E">
      <w:pPr>
        <w:rPr>
          <w:b/>
          <w:bCs/>
        </w:rPr>
      </w:pPr>
      <w:r w:rsidRPr="003710CA">
        <w:rPr>
          <w:b/>
          <w:bCs/>
        </w:rPr>
        <w:t>Keskmised kütusekulud raiel</w:t>
      </w:r>
    </w:p>
    <w:p w14:paraId="6B90DCFE" w14:textId="77777777" w:rsidR="00671E04" w:rsidRDefault="00671E04" w:rsidP="004506EB">
      <w:pPr>
        <w:ind w:left="4248" w:firstLine="708"/>
      </w:pPr>
    </w:p>
    <w:p w14:paraId="2B71C517" w14:textId="77777777" w:rsidR="00671E04" w:rsidRPr="00655E9C"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665E17" w14:paraId="01B3E37D" w14:textId="77777777" w:rsidTr="005E3E0E">
        <w:trPr>
          <w:trHeight w:val="517"/>
        </w:trPr>
        <w:tc>
          <w:tcPr>
            <w:tcW w:w="1271" w:type="dxa"/>
            <w:vMerge w:val="restart"/>
            <w:hideMark/>
          </w:tcPr>
          <w:p w14:paraId="532BBC94" w14:textId="77777777" w:rsidR="00671E04" w:rsidRPr="00665E17" w:rsidRDefault="00671E04" w:rsidP="005E3E0E">
            <w:pPr>
              <w:jc w:val="center"/>
              <w:rPr>
                <w:b/>
                <w:bCs/>
              </w:rPr>
            </w:pPr>
            <w:r w:rsidRPr="00665E17">
              <w:rPr>
                <w:b/>
                <w:bCs/>
              </w:rPr>
              <w:t>Tüvemaht koore pealt</w:t>
            </w:r>
          </w:p>
        </w:tc>
        <w:tc>
          <w:tcPr>
            <w:tcW w:w="851" w:type="dxa"/>
            <w:vMerge w:val="restart"/>
            <w:hideMark/>
          </w:tcPr>
          <w:p w14:paraId="4FEE698F" w14:textId="77777777" w:rsidR="00671E04" w:rsidRPr="00665E17" w:rsidRDefault="00671E04" w:rsidP="005E3E0E">
            <w:pPr>
              <w:jc w:val="center"/>
              <w:rPr>
                <w:b/>
                <w:bCs/>
              </w:rPr>
            </w:pPr>
            <w:r w:rsidRPr="00665E17">
              <w:rPr>
                <w:b/>
                <w:bCs/>
              </w:rPr>
              <w:t>LR ja RD (l/tm)</w:t>
            </w:r>
          </w:p>
        </w:tc>
        <w:tc>
          <w:tcPr>
            <w:tcW w:w="945" w:type="dxa"/>
            <w:vMerge w:val="restart"/>
            <w:noWrap/>
            <w:hideMark/>
          </w:tcPr>
          <w:p w14:paraId="08546D17" w14:textId="77777777" w:rsidR="00671E04" w:rsidRPr="00665E17" w:rsidRDefault="00671E04" w:rsidP="005E3E0E">
            <w:pPr>
              <w:jc w:val="center"/>
              <w:rPr>
                <w:b/>
                <w:bCs/>
              </w:rPr>
            </w:pPr>
            <w:r w:rsidRPr="00665E17">
              <w:rPr>
                <w:b/>
                <w:bCs/>
              </w:rPr>
              <w:t>HR (l/tm)</w:t>
            </w:r>
          </w:p>
        </w:tc>
        <w:tc>
          <w:tcPr>
            <w:tcW w:w="1323" w:type="dxa"/>
            <w:vMerge w:val="restart"/>
            <w:hideMark/>
          </w:tcPr>
          <w:p w14:paraId="29E9D28A" w14:textId="77777777" w:rsidR="00671E04" w:rsidRPr="00665E17" w:rsidRDefault="00671E04" w:rsidP="005E3E0E">
            <w:pPr>
              <w:jc w:val="center"/>
              <w:rPr>
                <w:b/>
                <w:bCs/>
              </w:rPr>
            </w:pPr>
            <w:r w:rsidRPr="00665E17">
              <w:rPr>
                <w:b/>
                <w:bCs/>
              </w:rPr>
              <w:t>Tüvemaht koore pealt</w:t>
            </w:r>
          </w:p>
        </w:tc>
        <w:tc>
          <w:tcPr>
            <w:tcW w:w="1134" w:type="dxa"/>
            <w:vMerge w:val="restart"/>
            <w:hideMark/>
          </w:tcPr>
          <w:p w14:paraId="0A3EC10B" w14:textId="77777777" w:rsidR="00671E04" w:rsidRPr="00665E17" w:rsidRDefault="00671E04" w:rsidP="005E3E0E">
            <w:pPr>
              <w:jc w:val="center"/>
              <w:rPr>
                <w:b/>
                <w:bCs/>
              </w:rPr>
            </w:pPr>
            <w:r w:rsidRPr="00665E17">
              <w:rPr>
                <w:b/>
                <w:bCs/>
              </w:rPr>
              <w:t>LR ja RD (l/tm)</w:t>
            </w:r>
          </w:p>
        </w:tc>
        <w:tc>
          <w:tcPr>
            <w:tcW w:w="850" w:type="dxa"/>
            <w:vMerge w:val="restart"/>
            <w:noWrap/>
            <w:hideMark/>
          </w:tcPr>
          <w:p w14:paraId="24806C5C" w14:textId="77777777" w:rsidR="00671E04" w:rsidRPr="00665E17" w:rsidRDefault="00671E04" w:rsidP="005E3E0E">
            <w:pPr>
              <w:jc w:val="center"/>
              <w:rPr>
                <w:b/>
                <w:bCs/>
              </w:rPr>
            </w:pPr>
            <w:r w:rsidRPr="00665E17">
              <w:rPr>
                <w:b/>
                <w:bCs/>
              </w:rPr>
              <w:t>HR (l/tm)</w:t>
            </w:r>
          </w:p>
        </w:tc>
        <w:tc>
          <w:tcPr>
            <w:tcW w:w="1276" w:type="dxa"/>
            <w:vMerge w:val="restart"/>
            <w:hideMark/>
          </w:tcPr>
          <w:p w14:paraId="6DC9C316" w14:textId="77777777" w:rsidR="00671E04" w:rsidRPr="00665E17" w:rsidRDefault="00671E04" w:rsidP="005E3E0E">
            <w:pPr>
              <w:jc w:val="center"/>
              <w:rPr>
                <w:b/>
                <w:bCs/>
              </w:rPr>
            </w:pPr>
            <w:r w:rsidRPr="00665E17">
              <w:rPr>
                <w:b/>
                <w:bCs/>
              </w:rPr>
              <w:t>Tüvemaht koore pealt</w:t>
            </w:r>
          </w:p>
        </w:tc>
        <w:tc>
          <w:tcPr>
            <w:tcW w:w="850" w:type="dxa"/>
            <w:vMerge w:val="restart"/>
            <w:hideMark/>
          </w:tcPr>
          <w:p w14:paraId="704E0FA3" w14:textId="77777777" w:rsidR="00671E04" w:rsidRPr="00665E17" w:rsidRDefault="00671E04" w:rsidP="005E3E0E">
            <w:pPr>
              <w:jc w:val="center"/>
              <w:rPr>
                <w:b/>
                <w:bCs/>
              </w:rPr>
            </w:pPr>
            <w:r w:rsidRPr="00665E17">
              <w:rPr>
                <w:b/>
                <w:bCs/>
              </w:rPr>
              <w:t>LR ja RD (l/tm)</w:t>
            </w:r>
          </w:p>
        </w:tc>
        <w:tc>
          <w:tcPr>
            <w:tcW w:w="993" w:type="dxa"/>
            <w:vMerge w:val="restart"/>
            <w:noWrap/>
            <w:hideMark/>
          </w:tcPr>
          <w:p w14:paraId="7DBAC8BD" w14:textId="77777777" w:rsidR="00671E04" w:rsidRPr="00665E17" w:rsidRDefault="00671E04" w:rsidP="005E3E0E">
            <w:pPr>
              <w:jc w:val="center"/>
              <w:rPr>
                <w:b/>
                <w:bCs/>
              </w:rPr>
            </w:pPr>
            <w:r w:rsidRPr="00665E17">
              <w:rPr>
                <w:b/>
                <w:bCs/>
              </w:rPr>
              <w:t>HR (l/tm)</w:t>
            </w:r>
          </w:p>
        </w:tc>
      </w:tr>
      <w:tr w:rsidR="00671E04" w:rsidRPr="00665E17" w14:paraId="00F0555C" w14:textId="77777777" w:rsidTr="005E3E0E">
        <w:trPr>
          <w:trHeight w:val="517"/>
        </w:trPr>
        <w:tc>
          <w:tcPr>
            <w:tcW w:w="1271" w:type="dxa"/>
            <w:vMerge/>
            <w:hideMark/>
          </w:tcPr>
          <w:p w14:paraId="6D2AEA61" w14:textId="77777777" w:rsidR="00671E04" w:rsidRPr="00665E17" w:rsidRDefault="00671E04" w:rsidP="005E3E0E">
            <w:pPr>
              <w:rPr>
                <w:b/>
                <w:bCs/>
              </w:rPr>
            </w:pPr>
          </w:p>
        </w:tc>
        <w:tc>
          <w:tcPr>
            <w:tcW w:w="851" w:type="dxa"/>
            <w:vMerge/>
            <w:hideMark/>
          </w:tcPr>
          <w:p w14:paraId="226E7F62" w14:textId="77777777" w:rsidR="00671E04" w:rsidRPr="00665E17" w:rsidRDefault="00671E04" w:rsidP="005E3E0E">
            <w:pPr>
              <w:rPr>
                <w:b/>
                <w:bCs/>
              </w:rPr>
            </w:pPr>
          </w:p>
        </w:tc>
        <w:tc>
          <w:tcPr>
            <w:tcW w:w="945" w:type="dxa"/>
            <w:vMerge/>
            <w:hideMark/>
          </w:tcPr>
          <w:p w14:paraId="04198BA0" w14:textId="77777777" w:rsidR="00671E04" w:rsidRPr="00665E17" w:rsidRDefault="00671E04" w:rsidP="005E3E0E">
            <w:pPr>
              <w:rPr>
                <w:b/>
                <w:bCs/>
              </w:rPr>
            </w:pPr>
          </w:p>
        </w:tc>
        <w:tc>
          <w:tcPr>
            <w:tcW w:w="1323" w:type="dxa"/>
            <w:vMerge/>
            <w:hideMark/>
          </w:tcPr>
          <w:p w14:paraId="630E355E" w14:textId="77777777" w:rsidR="00671E04" w:rsidRPr="00665E17" w:rsidRDefault="00671E04" w:rsidP="005E3E0E">
            <w:pPr>
              <w:rPr>
                <w:b/>
                <w:bCs/>
              </w:rPr>
            </w:pPr>
          </w:p>
        </w:tc>
        <w:tc>
          <w:tcPr>
            <w:tcW w:w="1134" w:type="dxa"/>
            <w:vMerge/>
            <w:hideMark/>
          </w:tcPr>
          <w:p w14:paraId="3322327D" w14:textId="77777777" w:rsidR="00671E04" w:rsidRPr="00665E17" w:rsidRDefault="00671E04" w:rsidP="005E3E0E">
            <w:pPr>
              <w:rPr>
                <w:b/>
                <w:bCs/>
              </w:rPr>
            </w:pPr>
          </w:p>
        </w:tc>
        <w:tc>
          <w:tcPr>
            <w:tcW w:w="850" w:type="dxa"/>
            <w:vMerge/>
            <w:hideMark/>
          </w:tcPr>
          <w:p w14:paraId="41F7A8FF" w14:textId="77777777" w:rsidR="00671E04" w:rsidRPr="00665E17" w:rsidRDefault="00671E04" w:rsidP="005E3E0E">
            <w:pPr>
              <w:rPr>
                <w:b/>
                <w:bCs/>
              </w:rPr>
            </w:pPr>
          </w:p>
        </w:tc>
        <w:tc>
          <w:tcPr>
            <w:tcW w:w="1276" w:type="dxa"/>
            <w:vMerge/>
            <w:hideMark/>
          </w:tcPr>
          <w:p w14:paraId="551B1255" w14:textId="77777777" w:rsidR="00671E04" w:rsidRPr="00665E17" w:rsidRDefault="00671E04" w:rsidP="005E3E0E">
            <w:pPr>
              <w:rPr>
                <w:b/>
                <w:bCs/>
              </w:rPr>
            </w:pPr>
          </w:p>
        </w:tc>
        <w:tc>
          <w:tcPr>
            <w:tcW w:w="850" w:type="dxa"/>
            <w:vMerge/>
            <w:hideMark/>
          </w:tcPr>
          <w:p w14:paraId="0A9B1C9A" w14:textId="77777777" w:rsidR="00671E04" w:rsidRPr="00665E17" w:rsidRDefault="00671E04" w:rsidP="005E3E0E">
            <w:pPr>
              <w:rPr>
                <w:b/>
                <w:bCs/>
              </w:rPr>
            </w:pPr>
          </w:p>
        </w:tc>
        <w:tc>
          <w:tcPr>
            <w:tcW w:w="993" w:type="dxa"/>
            <w:vMerge/>
            <w:hideMark/>
          </w:tcPr>
          <w:p w14:paraId="7BA4EBA0" w14:textId="77777777" w:rsidR="00671E04" w:rsidRPr="00665E17" w:rsidRDefault="00671E04" w:rsidP="005E3E0E">
            <w:pPr>
              <w:rPr>
                <w:b/>
                <w:bCs/>
              </w:rPr>
            </w:pPr>
          </w:p>
        </w:tc>
      </w:tr>
      <w:tr w:rsidR="00671E04" w:rsidRPr="00665E17" w14:paraId="21CA760C" w14:textId="77777777" w:rsidTr="005E3E0E">
        <w:trPr>
          <w:trHeight w:val="288"/>
        </w:trPr>
        <w:tc>
          <w:tcPr>
            <w:tcW w:w="1271" w:type="dxa"/>
            <w:noWrap/>
            <w:hideMark/>
          </w:tcPr>
          <w:p w14:paraId="1F076432" w14:textId="77777777" w:rsidR="00671E04" w:rsidRPr="00665E17" w:rsidRDefault="00671E04" w:rsidP="005E3E0E">
            <w:r w:rsidRPr="00665E17">
              <w:t>0,01</w:t>
            </w:r>
          </w:p>
        </w:tc>
        <w:tc>
          <w:tcPr>
            <w:tcW w:w="851" w:type="dxa"/>
            <w:noWrap/>
            <w:hideMark/>
          </w:tcPr>
          <w:p w14:paraId="799B875C" w14:textId="77777777" w:rsidR="00671E04" w:rsidRPr="00665E17" w:rsidRDefault="00671E04" w:rsidP="005E3E0E">
            <w:r w:rsidRPr="00665E17">
              <w:t>4,9</w:t>
            </w:r>
          </w:p>
        </w:tc>
        <w:tc>
          <w:tcPr>
            <w:tcW w:w="945" w:type="dxa"/>
            <w:noWrap/>
            <w:hideMark/>
          </w:tcPr>
          <w:p w14:paraId="5EA4DEC7" w14:textId="77777777" w:rsidR="00671E04" w:rsidRPr="00665E17" w:rsidRDefault="00671E04" w:rsidP="005E3E0E">
            <w:r w:rsidRPr="00665E17">
              <w:t>6,5</w:t>
            </w:r>
          </w:p>
        </w:tc>
        <w:tc>
          <w:tcPr>
            <w:tcW w:w="1323" w:type="dxa"/>
            <w:noWrap/>
            <w:hideMark/>
          </w:tcPr>
          <w:p w14:paraId="76034E62" w14:textId="77777777" w:rsidR="00671E04" w:rsidRPr="00665E17" w:rsidRDefault="00671E04" w:rsidP="005E3E0E">
            <w:r w:rsidRPr="00665E17">
              <w:t>0,34</w:t>
            </w:r>
          </w:p>
        </w:tc>
        <w:tc>
          <w:tcPr>
            <w:tcW w:w="1134" w:type="dxa"/>
            <w:noWrap/>
            <w:hideMark/>
          </w:tcPr>
          <w:p w14:paraId="77E2FA7D" w14:textId="77777777" w:rsidR="00671E04" w:rsidRPr="00665E17" w:rsidRDefault="00671E04" w:rsidP="005E3E0E">
            <w:r w:rsidRPr="00665E17">
              <w:t>1,1</w:t>
            </w:r>
          </w:p>
        </w:tc>
        <w:tc>
          <w:tcPr>
            <w:tcW w:w="850" w:type="dxa"/>
            <w:noWrap/>
            <w:hideMark/>
          </w:tcPr>
          <w:p w14:paraId="59B07509" w14:textId="77777777" w:rsidR="00671E04" w:rsidRPr="00665E17" w:rsidRDefault="00671E04" w:rsidP="005E3E0E">
            <w:r w:rsidRPr="00665E17">
              <w:t>1,1</w:t>
            </w:r>
          </w:p>
        </w:tc>
        <w:tc>
          <w:tcPr>
            <w:tcW w:w="1276" w:type="dxa"/>
            <w:noWrap/>
            <w:hideMark/>
          </w:tcPr>
          <w:p w14:paraId="6186BC33" w14:textId="77777777" w:rsidR="00671E04" w:rsidRPr="00665E17" w:rsidRDefault="00671E04" w:rsidP="005E3E0E">
            <w:r w:rsidRPr="00665E17">
              <w:t>0,67</w:t>
            </w:r>
          </w:p>
        </w:tc>
        <w:tc>
          <w:tcPr>
            <w:tcW w:w="850" w:type="dxa"/>
            <w:noWrap/>
            <w:hideMark/>
          </w:tcPr>
          <w:p w14:paraId="08EED9E1" w14:textId="77777777" w:rsidR="00671E04" w:rsidRPr="00665E17" w:rsidRDefault="00671E04" w:rsidP="005E3E0E">
            <w:r w:rsidRPr="00665E17">
              <w:t>0,9</w:t>
            </w:r>
          </w:p>
        </w:tc>
        <w:tc>
          <w:tcPr>
            <w:tcW w:w="993" w:type="dxa"/>
            <w:noWrap/>
            <w:hideMark/>
          </w:tcPr>
          <w:p w14:paraId="4E294F0D" w14:textId="77777777" w:rsidR="00671E04" w:rsidRPr="00665E17" w:rsidRDefault="00671E04" w:rsidP="005E3E0E">
            <w:r w:rsidRPr="00665E17">
              <w:t>0,9</w:t>
            </w:r>
          </w:p>
        </w:tc>
      </w:tr>
      <w:tr w:rsidR="00671E04" w:rsidRPr="00665E17" w14:paraId="40006EAB" w14:textId="77777777" w:rsidTr="005E3E0E">
        <w:trPr>
          <w:trHeight w:val="288"/>
        </w:trPr>
        <w:tc>
          <w:tcPr>
            <w:tcW w:w="1271" w:type="dxa"/>
            <w:noWrap/>
            <w:hideMark/>
          </w:tcPr>
          <w:p w14:paraId="6F1F7968" w14:textId="77777777" w:rsidR="00671E04" w:rsidRPr="00665E17" w:rsidRDefault="00671E04" w:rsidP="005E3E0E">
            <w:r w:rsidRPr="00665E17">
              <w:t>0,02</w:t>
            </w:r>
          </w:p>
        </w:tc>
        <w:tc>
          <w:tcPr>
            <w:tcW w:w="851" w:type="dxa"/>
            <w:noWrap/>
            <w:hideMark/>
          </w:tcPr>
          <w:p w14:paraId="25817CD3" w14:textId="77777777" w:rsidR="00671E04" w:rsidRPr="00665E17" w:rsidRDefault="00671E04" w:rsidP="005E3E0E">
            <w:r w:rsidRPr="00665E17">
              <w:t>3,7</w:t>
            </w:r>
          </w:p>
        </w:tc>
        <w:tc>
          <w:tcPr>
            <w:tcW w:w="945" w:type="dxa"/>
            <w:noWrap/>
            <w:hideMark/>
          </w:tcPr>
          <w:p w14:paraId="739E6FCF" w14:textId="77777777" w:rsidR="00671E04" w:rsidRPr="00665E17" w:rsidRDefault="00671E04" w:rsidP="005E3E0E">
            <w:r w:rsidRPr="00665E17">
              <w:t>4,9</w:t>
            </w:r>
          </w:p>
        </w:tc>
        <w:tc>
          <w:tcPr>
            <w:tcW w:w="1323" w:type="dxa"/>
            <w:noWrap/>
            <w:hideMark/>
          </w:tcPr>
          <w:p w14:paraId="20344B24" w14:textId="77777777" w:rsidR="00671E04" w:rsidRPr="00665E17" w:rsidRDefault="00671E04" w:rsidP="005E3E0E">
            <w:r w:rsidRPr="00665E17">
              <w:t>0,35</w:t>
            </w:r>
          </w:p>
        </w:tc>
        <w:tc>
          <w:tcPr>
            <w:tcW w:w="1134" w:type="dxa"/>
            <w:noWrap/>
            <w:hideMark/>
          </w:tcPr>
          <w:p w14:paraId="11337022" w14:textId="77777777" w:rsidR="00671E04" w:rsidRPr="00665E17" w:rsidRDefault="00671E04" w:rsidP="005E3E0E">
            <w:r w:rsidRPr="00665E17">
              <w:t>1,1</w:t>
            </w:r>
          </w:p>
        </w:tc>
        <w:tc>
          <w:tcPr>
            <w:tcW w:w="850" w:type="dxa"/>
            <w:noWrap/>
            <w:hideMark/>
          </w:tcPr>
          <w:p w14:paraId="7D6189D6" w14:textId="77777777" w:rsidR="00671E04" w:rsidRPr="00665E17" w:rsidRDefault="00671E04" w:rsidP="005E3E0E">
            <w:r w:rsidRPr="00665E17">
              <w:t>1,1</w:t>
            </w:r>
          </w:p>
        </w:tc>
        <w:tc>
          <w:tcPr>
            <w:tcW w:w="1276" w:type="dxa"/>
            <w:noWrap/>
            <w:hideMark/>
          </w:tcPr>
          <w:p w14:paraId="21F1CD81" w14:textId="77777777" w:rsidR="00671E04" w:rsidRPr="00665E17" w:rsidRDefault="00671E04" w:rsidP="005E3E0E">
            <w:r w:rsidRPr="00665E17">
              <w:t>0,68</w:t>
            </w:r>
          </w:p>
        </w:tc>
        <w:tc>
          <w:tcPr>
            <w:tcW w:w="850" w:type="dxa"/>
            <w:noWrap/>
            <w:hideMark/>
          </w:tcPr>
          <w:p w14:paraId="5465A3F4" w14:textId="77777777" w:rsidR="00671E04" w:rsidRPr="00665E17" w:rsidRDefault="00671E04" w:rsidP="005E3E0E">
            <w:r w:rsidRPr="00665E17">
              <w:t>0,9</w:t>
            </w:r>
          </w:p>
        </w:tc>
        <w:tc>
          <w:tcPr>
            <w:tcW w:w="993" w:type="dxa"/>
            <w:noWrap/>
            <w:hideMark/>
          </w:tcPr>
          <w:p w14:paraId="5A4FBC87" w14:textId="77777777" w:rsidR="00671E04" w:rsidRPr="00665E17" w:rsidRDefault="00671E04" w:rsidP="005E3E0E">
            <w:r w:rsidRPr="00665E17">
              <w:t>0,9</w:t>
            </w:r>
          </w:p>
        </w:tc>
      </w:tr>
      <w:tr w:rsidR="00671E04" w:rsidRPr="00665E17" w14:paraId="04E93397" w14:textId="77777777" w:rsidTr="005E3E0E">
        <w:trPr>
          <w:trHeight w:val="288"/>
        </w:trPr>
        <w:tc>
          <w:tcPr>
            <w:tcW w:w="1271" w:type="dxa"/>
            <w:noWrap/>
            <w:hideMark/>
          </w:tcPr>
          <w:p w14:paraId="6BA277FA" w14:textId="77777777" w:rsidR="00671E04" w:rsidRPr="00665E17" w:rsidRDefault="00671E04" w:rsidP="005E3E0E">
            <w:r w:rsidRPr="00665E17">
              <w:t>0,03</w:t>
            </w:r>
          </w:p>
        </w:tc>
        <w:tc>
          <w:tcPr>
            <w:tcW w:w="851" w:type="dxa"/>
            <w:noWrap/>
            <w:hideMark/>
          </w:tcPr>
          <w:p w14:paraId="52E19433" w14:textId="77777777" w:rsidR="00671E04" w:rsidRPr="00665E17" w:rsidRDefault="00671E04" w:rsidP="005E3E0E">
            <w:r w:rsidRPr="00665E17">
              <w:t>3,1</w:t>
            </w:r>
          </w:p>
        </w:tc>
        <w:tc>
          <w:tcPr>
            <w:tcW w:w="945" w:type="dxa"/>
            <w:noWrap/>
            <w:hideMark/>
          </w:tcPr>
          <w:p w14:paraId="32FF5566" w14:textId="77777777" w:rsidR="00671E04" w:rsidRPr="00665E17" w:rsidRDefault="00671E04" w:rsidP="005E3E0E">
            <w:r w:rsidRPr="00665E17">
              <w:t>4,1</w:t>
            </w:r>
          </w:p>
        </w:tc>
        <w:tc>
          <w:tcPr>
            <w:tcW w:w="1323" w:type="dxa"/>
            <w:noWrap/>
            <w:hideMark/>
          </w:tcPr>
          <w:p w14:paraId="087C00FA" w14:textId="77777777" w:rsidR="00671E04" w:rsidRPr="00665E17" w:rsidRDefault="00671E04" w:rsidP="005E3E0E">
            <w:r w:rsidRPr="00665E17">
              <w:t>0,36</w:t>
            </w:r>
          </w:p>
        </w:tc>
        <w:tc>
          <w:tcPr>
            <w:tcW w:w="1134" w:type="dxa"/>
            <w:noWrap/>
            <w:hideMark/>
          </w:tcPr>
          <w:p w14:paraId="183E1EE9" w14:textId="77777777" w:rsidR="00671E04" w:rsidRPr="00665E17" w:rsidRDefault="00671E04" w:rsidP="005E3E0E">
            <w:r w:rsidRPr="00665E17">
              <w:t>1,1</w:t>
            </w:r>
          </w:p>
        </w:tc>
        <w:tc>
          <w:tcPr>
            <w:tcW w:w="850" w:type="dxa"/>
            <w:noWrap/>
            <w:hideMark/>
          </w:tcPr>
          <w:p w14:paraId="22348AF1" w14:textId="77777777" w:rsidR="00671E04" w:rsidRPr="00665E17" w:rsidRDefault="00671E04" w:rsidP="005E3E0E">
            <w:r w:rsidRPr="00665E17">
              <w:t>1,1</w:t>
            </w:r>
          </w:p>
        </w:tc>
        <w:tc>
          <w:tcPr>
            <w:tcW w:w="1276" w:type="dxa"/>
            <w:noWrap/>
            <w:hideMark/>
          </w:tcPr>
          <w:p w14:paraId="54C2FF2A" w14:textId="77777777" w:rsidR="00671E04" w:rsidRPr="00665E17" w:rsidRDefault="00671E04" w:rsidP="005E3E0E">
            <w:r w:rsidRPr="00665E17">
              <w:t>0,69</w:t>
            </w:r>
          </w:p>
        </w:tc>
        <w:tc>
          <w:tcPr>
            <w:tcW w:w="850" w:type="dxa"/>
            <w:noWrap/>
            <w:hideMark/>
          </w:tcPr>
          <w:p w14:paraId="57C3D043" w14:textId="77777777" w:rsidR="00671E04" w:rsidRPr="00665E17" w:rsidRDefault="00671E04" w:rsidP="005E3E0E">
            <w:r w:rsidRPr="00665E17">
              <w:t>0,9</w:t>
            </w:r>
          </w:p>
        </w:tc>
        <w:tc>
          <w:tcPr>
            <w:tcW w:w="993" w:type="dxa"/>
            <w:noWrap/>
            <w:hideMark/>
          </w:tcPr>
          <w:p w14:paraId="0E198AA9" w14:textId="77777777" w:rsidR="00671E04" w:rsidRPr="00665E17" w:rsidRDefault="00671E04" w:rsidP="005E3E0E">
            <w:r w:rsidRPr="00665E17">
              <w:t>0,9</w:t>
            </w:r>
          </w:p>
        </w:tc>
      </w:tr>
      <w:tr w:rsidR="00671E04" w:rsidRPr="00665E17" w14:paraId="57DA9B03" w14:textId="77777777" w:rsidTr="005E3E0E">
        <w:trPr>
          <w:trHeight w:val="288"/>
        </w:trPr>
        <w:tc>
          <w:tcPr>
            <w:tcW w:w="1271" w:type="dxa"/>
            <w:noWrap/>
            <w:hideMark/>
          </w:tcPr>
          <w:p w14:paraId="016CD232" w14:textId="77777777" w:rsidR="00671E04" w:rsidRPr="00665E17" w:rsidRDefault="00671E04" w:rsidP="005E3E0E">
            <w:r w:rsidRPr="00665E17">
              <w:t>0,04</w:t>
            </w:r>
          </w:p>
        </w:tc>
        <w:tc>
          <w:tcPr>
            <w:tcW w:w="851" w:type="dxa"/>
            <w:noWrap/>
            <w:hideMark/>
          </w:tcPr>
          <w:p w14:paraId="46C86D54" w14:textId="77777777" w:rsidR="00671E04" w:rsidRPr="00665E17" w:rsidRDefault="00671E04" w:rsidP="005E3E0E">
            <w:r w:rsidRPr="00665E17">
              <w:t>2,8</w:t>
            </w:r>
          </w:p>
        </w:tc>
        <w:tc>
          <w:tcPr>
            <w:tcW w:w="945" w:type="dxa"/>
            <w:noWrap/>
            <w:hideMark/>
          </w:tcPr>
          <w:p w14:paraId="12170CF5" w14:textId="77777777" w:rsidR="00671E04" w:rsidRPr="00665E17" w:rsidRDefault="00671E04" w:rsidP="005E3E0E">
            <w:r w:rsidRPr="00665E17">
              <w:t>3,6</w:t>
            </w:r>
          </w:p>
        </w:tc>
        <w:tc>
          <w:tcPr>
            <w:tcW w:w="1323" w:type="dxa"/>
            <w:noWrap/>
            <w:hideMark/>
          </w:tcPr>
          <w:p w14:paraId="1958BEFD" w14:textId="77777777" w:rsidR="00671E04" w:rsidRPr="00665E17" w:rsidRDefault="00671E04" w:rsidP="005E3E0E">
            <w:r w:rsidRPr="00665E17">
              <w:t>0,37</w:t>
            </w:r>
          </w:p>
        </w:tc>
        <w:tc>
          <w:tcPr>
            <w:tcW w:w="1134" w:type="dxa"/>
            <w:noWrap/>
            <w:hideMark/>
          </w:tcPr>
          <w:p w14:paraId="7CA3BB49" w14:textId="77777777" w:rsidR="00671E04" w:rsidRPr="00665E17" w:rsidRDefault="00671E04" w:rsidP="005E3E0E">
            <w:r w:rsidRPr="00665E17">
              <w:t>1,1</w:t>
            </w:r>
          </w:p>
        </w:tc>
        <w:tc>
          <w:tcPr>
            <w:tcW w:w="850" w:type="dxa"/>
            <w:noWrap/>
            <w:hideMark/>
          </w:tcPr>
          <w:p w14:paraId="3054D562" w14:textId="77777777" w:rsidR="00671E04" w:rsidRPr="00665E17" w:rsidRDefault="00671E04" w:rsidP="005E3E0E">
            <w:r w:rsidRPr="00665E17">
              <w:t>1,1</w:t>
            </w:r>
          </w:p>
        </w:tc>
        <w:tc>
          <w:tcPr>
            <w:tcW w:w="1276" w:type="dxa"/>
            <w:noWrap/>
            <w:hideMark/>
          </w:tcPr>
          <w:p w14:paraId="418ADFCD" w14:textId="77777777" w:rsidR="00671E04" w:rsidRPr="00665E17" w:rsidRDefault="00671E04" w:rsidP="005E3E0E">
            <w:r w:rsidRPr="00665E17">
              <w:t>0,70</w:t>
            </w:r>
          </w:p>
        </w:tc>
        <w:tc>
          <w:tcPr>
            <w:tcW w:w="850" w:type="dxa"/>
            <w:noWrap/>
            <w:hideMark/>
          </w:tcPr>
          <w:p w14:paraId="07B89517" w14:textId="77777777" w:rsidR="00671E04" w:rsidRPr="00665E17" w:rsidRDefault="00671E04" w:rsidP="005E3E0E">
            <w:r w:rsidRPr="00665E17">
              <w:t>0,9</w:t>
            </w:r>
          </w:p>
        </w:tc>
        <w:tc>
          <w:tcPr>
            <w:tcW w:w="993" w:type="dxa"/>
            <w:noWrap/>
            <w:hideMark/>
          </w:tcPr>
          <w:p w14:paraId="4F3C501F" w14:textId="77777777" w:rsidR="00671E04" w:rsidRPr="00665E17" w:rsidRDefault="00671E04" w:rsidP="005E3E0E">
            <w:r w:rsidRPr="00665E17">
              <w:t>0,9</w:t>
            </w:r>
          </w:p>
        </w:tc>
      </w:tr>
      <w:tr w:rsidR="00671E04" w:rsidRPr="00665E17" w14:paraId="3C86B2A2" w14:textId="77777777" w:rsidTr="005E3E0E">
        <w:trPr>
          <w:trHeight w:val="288"/>
        </w:trPr>
        <w:tc>
          <w:tcPr>
            <w:tcW w:w="1271" w:type="dxa"/>
            <w:noWrap/>
            <w:hideMark/>
          </w:tcPr>
          <w:p w14:paraId="7879B58D" w14:textId="77777777" w:rsidR="00671E04" w:rsidRPr="00665E17" w:rsidRDefault="00671E04" w:rsidP="005E3E0E">
            <w:r w:rsidRPr="00665E17">
              <w:t>0,05</w:t>
            </w:r>
          </w:p>
        </w:tc>
        <w:tc>
          <w:tcPr>
            <w:tcW w:w="851" w:type="dxa"/>
            <w:noWrap/>
            <w:hideMark/>
          </w:tcPr>
          <w:p w14:paraId="7036DEE7" w14:textId="77777777" w:rsidR="00671E04" w:rsidRPr="00665E17" w:rsidRDefault="00671E04" w:rsidP="005E3E0E">
            <w:r w:rsidRPr="00665E17">
              <w:t>2,5</w:t>
            </w:r>
          </w:p>
        </w:tc>
        <w:tc>
          <w:tcPr>
            <w:tcW w:w="945" w:type="dxa"/>
            <w:noWrap/>
            <w:hideMark/>
          </w:tcPr>
          <w:p w14:paraId="0412275A" w14:textId="77777777" w:rsidR="00671E04" w:rsidRPr="00665E17" w:rsidRDefault="00671E04" w:rsidP="005E3E0E">
            <w:r w:rsidRPr="00665E17">
              <w:t>3,3</w:t>
            </w:r>
          </w:p>
        </w:tc>
        <w:tc>
          <w:tcPr>
            <w:tcW w:w="1323" w:type="dxa"/>
            <w:noWrap/>
            <w:hideMark/>
          </w:tcPr>
          <w:p w14:paraId="477C5CAB" w14:textId="77777777" w:rsidR="00671E04" w:rsidRPr="00665E17" w:rsidRDefault="00671E04" w:rsidP="005E3E0E">
            <w:r w:rsidRPr="00665E17">
              <w:t>0,38</w:t>
            </w:r>
          </w:p>
        </w:tc>
        <w:tc>
          <w:tcPr>
            <w:tcW w:w="1134" w:type="dxa"/>
            <w:noWrap/>
            <w:hideMark/>
          </w:tcPr>
          <w:p w14:paraId="08FBF613" w14:textId="77777777" w:rsidR="00671E04" w:rsidRPr="00665E17" w:rsidRDefault="00671E04" w:rsidP="005E3E0E">
            <w:r w:rsidRPr="00665E17">
              <w:t>1,1</w:t>
            </w:r>
          </w:p>
        </w:tc>
        <w:tc>
          <w:tcPr>
            <w:tcW w:w="850" w:type="dxa"/>
            <w:noWrap/>
            <w:hideMark/>
          </w:tcPr>
          <w:p w14:paraId="451BE43C" w14:textId="77777777" w:rsidR="00671E04" w:rsidRPr="00665E17" w:rsidRDefault="00671E04" w:rsidP="005E3E0E">
            <w:r w:rsidRPr="00665E17">
              <w:t>1,1</w:t>
            </w:r>
          </w:p>
        </w:tc>
        <w:tc>
          <w:tcPr>
            <w:tcW w:w="1276" w:type="dxa"/>
            <w:noWrap/>
            <w:hideMark/>
          </w:tcPr>
          <w:p w14:paraId="5A0FA783" w14:textId="77777777" w:rsidR="00671E04" w:rsidRPr="00665E17" w:rsidRDefault="00671E04" w:rsidP="005E3E0E">
            <w:r w:rsidRPr="00665E17">
              <w:t>0,71</w:t>
            </w:r>
          </w:p>
        </w:tc>
        <w:tc>
          <w:tcPr>
            <w:tcW w:w="850" w:type="dxa"/>
            <w:noWrap/>
            <w:hideMark/>
          </w:tcPr>
          <w:p w14:paraId="259A4500" w14:textId="77777777" w:rsidR="00671E04" w:rsidRPr="00665E17" w:rsidRDefault="00671E04" w:rsidP="005E3E0E">
            <w:r w:rsidRPr="00665E17">
              <w:t>0,9</w:t>
            </w:r>
          </w:p>
        </w:tc>
        <w:tc>
          <w:tcPr>
            <w:tcW w:w="993" w:type="dxa"/>
            <w:noWrap/>
            <w:hideMark/>
          </w:tcPr>
          <w:p w14:paraId="2A55E6DF" w14:textId="77777777" w:rsidR="00671E04" w:rsidRPr="00665E17" w:rsidRDefault="00671E04" w:rsidP="005E3E0E">
            <w:r w:rsidRPr="00665E17">
              <w:t>0,9</w:t>
            </w:r>
          </w:p>
        </w:tc>
      </w:tr>
      <w:tr w:rsidR="00671E04" w:rsidRPr="00665E17" w14:paraId="5C9183D0" w14:textId="77777777" w:rsidTr="005E3E0E">
        <w:trPr>
          <w:trHeight w:val="288"/>
        </w:trPr>
        <w:tc>
          <w:tcPr>
            <w:tcW w:w="1271" w:type="dxa"/>
            <w:noWrap/>
            <w:hideMark/>
          </w:tcPr>
          <w:p w14:paraId="167FBE7B" w14:textId="77777777" w:rsidR="00671E04" w:rsidRPr="00665E17" w:rsidRDefault="00671E04" w:rsidP="005E3E0E">
            <w:r w:rsidRPr="00665E17">
              <w:t>0,06</w:t>
            </w:r>
          </w:p>
        </w:tc>
        <w:tc>
          <w:tcPr>
            <w:tcW w:w="851" w:type="dxa"/>
            <w:noWrap/>
            <w:hideMark/>
          </w:tcPr>
          <w:p w14:paraId="3DBB2F0E" w14:textId="77777777" w:rsidR="00671E04" w:rsidRPr="00665E17" w:rsidRDefault="00671E04" w:rsidP="005E3E0E">
            <w:r w:rsidRPr="00665E17">
              <w:t>2,3</w:t>
            </w:r>
          </w:p>
        </w:tc>
        <w:tc>
          <w:tcPr>
            <w:tcW w:w="945" w:type="dxa"/>
            <w:noWrap/>
            <w:hideMark/>
          </w:tcPr>
          <w:p w14:paraId="5108F2AB" w14:textId="77777777" w:rsidR="00671E04" w:rsidRPr="00665E17" w:rsidRDefault="00671E04" w:rsidP="005E3E0E">
            <w:r w:rsidRPr="00665E17">
              <w:t>2,9</w:t>
            </w:r>
          </w:p>
        </w:tc>
        <w:tc>
          <w:tcPr>
            <w:tcW w:w="1323" w:type="dxa"/>
            <w:noWrap/>
            <w:hideMark/>
          </w:tcPr>
          <w:p w14:paraId="5F526801" w14:textId="77777777" w:rsidR="00671E04" w:rsidRPr="00665E17" w:rsidRDefault="00671E04" w:rsidP="005E3E0E">
            <w:r w:rsidRPr="00665E17">
              <w:t>0,39</w:t>
            </w:r>
          </w:p>
        </w:tc>
        <w:tc>
          <w:tcPr>
            <w:tcW w:w="1134" w:type="dxa"/>
            <w:noWrap/>
            <w:hideMark/>
          </w:tcPr>
          <w:p w14:paraId="776CDF0D" w14:textId="77777777" w:rsidR="00671E04" w:rsidRPr="00665E17" w:rsidRDefault="00671E04" w:rsidP="005E3E0E">
            <w:r w:rsidRPr="00665E17">
              <w:t>1,1</w:t>
            </w:r>
          </w:p>
        </w:tc>
        <w:tc>
          <w:tcPr>
            <w:tcW w:w="850" w:type="dxa"/>
            <w:noWrap/>
            <w:hideMark/>
          </w:tcPr>
          <w:p w14:paraId="26B5FD1F" w14:textId="77777777" w:rsidR="00671E04" w:rsidRPr="00665E17" w:rsidRDefault="00671E04" w:rsidP="005E3E0E">
            <w:r w:rsidRPr="00665E17">
              <w:t>1,0</w:t>
            </w:r>
          </w:p>
        </w:tc>
        <w:tc>
          <w:tcPr>
            <w:tcW w:w="1276" w:type="dxa"/>
            <w:noWrap/>
            <w:hideMark/>
          </w:tcPr>
          <w:p w14:paraId="2EBC4A6E" w14:textId="77777777" w:rsidR="00671E04" w:rsidRPr="00665E17" w:rsidRDefault="00671E04" w:rsidP="005E3E0E">
            <w:r w:rsidRPr="00665E17">
              <w:t>0,72</w:t>
            </w:r>
          </w:p>
        </w:tc>
        <w:tc>
          <w:tcPr>
            <w:tcW w:w="850" w:type="dxa"/>
            <w:noWrap/>
            <w:hideMark/>
          </w:tcPr>
          <w:p w14:paraId="08803255" w14:textId="77777777" w:rsidR="00671E04" w:rsidRPr="00665E17" w:rsidRDefault="00671E04" w:rsidP="005E3E0E">
            <w:r w:rsidRPr="00665E17">
              <w:t>0,9</w:t>
            </w:r>
          </w:p>
        </w:tc>
        <w:tc>
          <w:tcPr>
            <w:tcW w:w="993" w:type="dxa"/>
            <w:noWrap/>
            <w:hideMark/>
          </w:tcPr>
          <w:p w14:paraId="3917AE96" w14:textId="77777777" w:rsidR="00671E04" w:rsidRPr="00665E17" w:rsidRDefault="00671E04" w:rsidP="005E3E0E">
            <w:r w:rsidRPr="00665E17">
              <w:t>0,9</w:t>
            </w:r>
          </w:p>
        </w:tc>
      </w:tr>
      <w:tr w:rsidR="00671E04" w:rsidRPr="00665E17" w14:paraId="17959ED1" w14:textId="77777777" w:rsidTr="005E3E0E">
        <w:trPr>
          <w:trHeight w:val="288"/>
        </w:trPr>
        <w:tc>
          <w:tcPr>
            <w:tcW w:w="1271" w:type="dxa"/>
            <w:noWrap/>
            <w:hideMark/>
          </w:tcPr>
          <w:p w14:paraId="557A9BCD" w14:textId="77777777" w:rsidR="00671E04" w:rsidRPr="00665E17" w:rsidRDefault="00671E04" w:rsidP="005E3E0E">
            <w:r w:rsidRPr="00665E17">
              <w:t>0,07</w:t>
            </w:r>
          </w:p>
        </w:tc>
        <w:tc>
          <w:tcPr>
            <w:tcW w:w="851" w:type="dxa"/>
            <w:noWrap/>
            <w:hideMark/>
          </w:tcPr>
          <w:p w14:paraId="5BB7EE20" w14:textId="77777777" w:rsidR="00671E04" w:rsidRPr="00665E17" w:rsidRDefault="00671E04" w:rsidP="005E3E0E">
            <w:r w:rsidRPr="00665E17">
              <w:t>2,2</w:t>
            </w:r>
          </w:p>
        </w:tc>
        <w:tc>
          <w:tcPr>
            <w:tcW w:w="945" w:type="dxa"/>
            <w:noWrap/>
            <w:hideMark/>
          </w:tcPr>
          <w:p w14:paraId="3A37159F" w14:textId="77777777" w:rsidR="00671E04" w:rsidRPr="00665E17" w:rsidRDefault="00671E04" w:rsidP="005E3E0E">
            <w:r w:rsidRPr="00665E17">
              <w:t>2,7</w:t>
            </w:r>
          </w:p>
        </w:tc>
        <w:tc>
          <w:tcPr>
            <w:tcW w:w="1323" w:type="dxa"/>
            <w:noWrap/>
            <w:hideMark/>
          </w:tcPr>
          <w:p w14:paraId="6E453FFD" w14:textId="77777777" w:rsidR="00671E04" w:rsidRPr="00665E17" w:rsidRDefault="00671E04" w:rsidP="005E3E0E">
            <w:r w:rsidRPr="00665E17">
              <w:t>0,40</w:t>
            </w:r>
          </w:p>
        </w:tc>
        <w:tc>
          <w:tcPr>
            <w:tcW w:w="1134" w:type="dxa"/>
            <w:noWrap/>
            <w:hideMark/>
          </w:tcPr>
          <w:p w14:paraId="71B4B4D5" w14:textId="77777777" w:rsidR="00671E04" w:rsidRPr="00665E17" w:rsidRDefault="00671E04" w:rsidP="005E3E0E">
            <w:r w:rsidRPr="00665E17">
              <w:t>1,1</w:t>
            </w:r>
          </w:p>
        </w:tc>
        <w:tc>
          <w:tcPr>
            <w:tcW w:w="850" w:type="dxa"/>
            <w:noWrap/>
            <w:hideMark/>
          </w:tcPr>
          <w:p w14:paraId="3C8A4D2F" w14:textId="77777777" w:rsidR="00671E04" w:rsidRPr="00665E17" w:rsidRDefault="00671E04" w:rsidP="005E3E0E">
            <w:r w:rsidRPr="00665E17">
              <w:t>1,0</w:t>
            </w:r>
          </w:p>
        </w:tc>
        <w:tc>
          <w:tcPr>
            <w:tcW w:w="1276" w:type="dxa"/>
            <w:noWrap/>
            <w:hideMark/>
          </w:tcPr>
          <w:p w14:paraId="20BFDD04" w14:textId="77777777" w:rsidR="00671E04" w:rsidRPr="00665E17" w:rsidRDefault="00671E04" w:rsidP="005E3E0E">
            <w:r w:rsidRPr="00665E17">
              <w:t>0,73</w:t>
            </w:r>
          </w:p>
        </w:tc>
        <w:tc>
          <w:tcPr>
            <w:tcW w:w="850" w:type="dxa"/>
            <w:noWrap/>
            <w:hideMark/>
          </w:tcPr>
          <w:p w14:paraId="7B8EAD3A" w14:textId="77777777" w:rsidR="00671E04" w:rsidRPr="00665E17" w:rsidRDefault="00671E04" w:rsidP="005E3E0E">
            <w:r w:rsidRPr="00665E17">
              <w:t>0,9</w:t>
            </w:r>
          </w:p>
        </w:tc>
        <w:tc>
          <w:tcPr>
            <w:tcW w:w="993" w:type="dxa"/>
            <w:noWrap/>
            <w:hideMark/>
          </w:tcPr>
          <w:p w14:paraId="2B9894EA" w14:textId="77777777" w:rsidR="00671E04" w:rsidRPr="00665E17" w:rsidRDefault="00671E04" w:rsidP="005E3E0E">
            <w:r w:rsidRPr="00665E17">
              <w:t>0,9</w:t>
            </w:r>
          </w:p>
        </w:tc>
      </w:tr>
      <w:tr w:rsidR="00671E04" w:rsidRPr="00665E17" w14:paraId="2578694F" w14:textId="77777777" w:rsidTr="005E3E0E">
        <w:trPr>
          <w:trHeight w:val="288"/>
        </w:trPr>
        <w:tc>
          <w:tcPr>
            <w:tcW w:w="1271" w:type="dxa"/>
            <w:noWrap/>
            <w:hideMark/>
          </w:tcPr>
          <w:p w14:paraId="61FA682E" w14:textId="77777777" w:rsidR="00671E04" w:rsidRPr="00665E17" w:rsidRDefault="00671E04" w:rsidP="005E3E0E">
            <w:r w:rsidRPr="00665E17">
              <w:t>0,08</w:t>
            </w:r>
          </w:p>
        </w:tc>
        <w:tc>
          <w:tcPr>
            <w:tcW w:w="851" w:type="dxa"/>
            <w:noWrap/>
            <w:hideMark/>
          </w:tcPr>
          <w:p w14:paraId="5E7B85A6" w14:textId="77777777" w:rsidR="00671E04" w:rsidRPr="00665E17" w:rsidRDefault="00671E04" w:rsidP="005E3E0E">
            <w:r w:rsidRPr="00665E17">
              <w:t>2,1</w:t>
            </w:r>
          </w:p>
        </w:tc>
        <w:tc>
          <w:tcPr>
            <w:tcW w:w="945" w:type="dxa"/>
            <w:noWrap/>
            <w:hideMark/>
          </w:tcPr>
          <w:p w14:paraId="43C32272" w14:textId="77777777" w:rsidR="00671E04" w:rsidRPr="00665E17" w:rsidRDefault="00671E04" w:rsidP="005E3E0E">
            <w:r w:rsidRPr="00665E17">
              <w:t>2,4</w:t>
            </w:r>
          </w:p>
        </w:tc>
        <w:tc>
          <w:tcPr>
            <w:tcW w:w="1323" w:type="dxa"/>
            <w:noWrap/>
            <w:hideMark/>
          </w:tcPr>
          <w:p w14:paraId="300D53E5" w14:textId="77777777" w:rsidR="00671E04" w:rsidRPr="00665E17" w:rsidRDefault="00671E04" w:rsidP="005E3E0E">
            <w:r w:rsidRPr="00665E17">
              <w:t>0,41</w:t>
            </w:r>
          </w:p>
        </w:tc>
        <w:tc>
          <w:tcPr>
            <w:tcW w:w="1134" w:type="dxa"/>
            <w:noWrap/>
            <w:hideMark/>
          </w:tcPr>
          <w:p w14:paraId="0A5841ED" w14:textId="77777777" w:rsidR="00671E04" w:rsidRPr="00665E17" w:rsidRDefault="00671E04" w:rsidP="005E3E0E">
            <w:r w:rsidRPr="00665E17">
              <w:t>1,1</w:t>
            </w:r>
          </w:p>
        </w:tc>
        <w:tc>
          <w:tcPr>
            <w:tcW w:w="850" w:type="dxa"/>
            <w:noWrap/>
            <w:hideMark/>
          </w:tcPr>
          <w:p w14:paraId="76E5CA61" w14:textId="77777777" w:rsidR="00671E04" w:rsidRPr="00665E17" w:rsidRDefault="00671E04" w:rsidP="005E3E0E">
            <w:r w:rsidRPr="00665E17">
              <w:t>1,0</w:t>
            </w:r>
          </w:p>
        </w:tc>
        <w:tc>
          <w:tcPr>
            <w:tcW w:w="1276" w:type="dxa"/>
            <w:noWrap/>
            <w:hideMark/>
          </w:tcPr>
          <w:p w14:paraId="6891EEA9" w14:textId="77777777" w:rsidR="00671E04" w:rsidRPr="00665E17" w:rsidRDefault="00671E04" w:rsidP="005E3E0E">
            <w:r w:rsidRPr="00665E17">
              <w:t>0,74</w:t>
            </w:r>
          </w:p>
        </w:tc>
        <w:tc>
          <w:tcPr>
            <w:tcW w:w="850" w:type="dxa"/>
            <w:noWrap/>
            <w:hideMark/>
          </w:tcPr>
          <w:p w14:paraId="417DBA50" w14:textId="77777777" w:rsidR="00671E04" w:rsidRPr="00665E17" w:rsidRDefault="00671E04" w:rsidP="005E3E0E">
            <w:r w:rsidRPr="00665E17">
              <w:t>0,9</w:t>
            </w:r>
          </w:p>
        </w:tc>
        <w:tc>
          <w:tcPr>
            <w:tcW w:w="993" w:type="dxa"/>
            <w:noWrap/>
            <w:hideMark/>
          </w:tcPr>
          <w:p w14:paraId="0F615EA4" w14:textId="77777777" w:rsidR="00671E04" w:rsidRPr="00665E17" w:rsidRDefault="00671E04" w:rsidP="005E3E0E">
            <w:r w:rsidRPr="00665E17">
              <w:t>0,9</w:t>
            </w:r>
          </w:p>
        </w:tc>
      </w:tr>
      <w:tr w:rsidR="00671E04" w:rsidRPr="00665E17" w14:paraId="0161C135" w14:textId="77777777" w:rsidTr="005E3E0E">
        <w:trPr>
          <w:trHeight w:val="288"/>
        </w:trPr>
        <w:tc>
          <w:tcPr>
            <w:tcW w:w="1271" w:type="dxa"/>
            <w:noWrap/>
            <w:hideMark/>
          </w:tcPr>
          <w:p w14:paraId="176CCA3A" w14:textId="77777777" w:rsidR="00671E04" w:rsidRPr="00665E17" w:rsidRDefault="00671E04" w:rsidP="005E3E0E">
            <w:r w:rsidRPr="00665E17">
              <w:t>0,09</w:t>
            </w:r>
          </w:p>
        </w:tc>
        <w:tc>
          <w:tcPr>
            <w:tcW w:w="851" w:type="dxa"/>
            <w:noWrap/>
            <w:hideMark/>
          </w:tcPr>
          <w:p w14:paraId="4396D455" w14:textId="77777777" w:rsidR="00671E04" w:rsidRPr="00665E17" w:rsidRDefault="00671E04" w:rsidP="005E3E0E">
            <w:r w:rsidRPr="00665E17">
              <w:t>2,0</w:t>
            </w:r>
          </w:p>
        </w:tc>
        <w:tc>
          <w:tcPr>
            <w:tcW w:w="945" w:type="dxa"/>
            <w:noWrap/>
            <w:hideMark/>
          </w:tcPr>
          <w:p w14:paraId="0C5CA2BD" w14:textId="77777777" w:rsidR="00671E04" w:rsidRPr="00665E17" w:rsidRDefault="00671E04" w:rsidP="005E3E0E">
            <w:r w:rsidRPr="00665E17">
              <w:t>2,2</w:t>
            </w:r>
          </w:p>
        </w:tc>
        <w:tc>
          <w:tcPr>
            <w:tcW w:w="1323" w:type="dxa"/>
            <w:noWrap/>
            <w:hideMark/>
          </w:tcPr>
          <w:p w14:paraId="58DBE8AD" w14:textId="77777777" w:rsidR="00671E04" w:rsidRPr="00665E17" w:rsidRDefault="00671E04" w:rsidP="005E3E0E">
            <w:r w:rsidRPr="00665E17">
              <w:t>0,42</w:t>
            </w:r>
          </w:p>
        </w:tc>
        <w:tc>
          <w:tcPr>
            <w:tcW w:w="1134" w:type="dxa"/>
            <w:noWrap/>
            <w:hideMark/>
          </w:tcPr>
          <w:p w14:paraId="077A21A6" w14:textId="77777777" w:rsidR="00671E04" w:rsidRPr="00665E17" w:rsidRDefault="00671E04" w:rsidP="005E3E0E">
            <w:r w:rsidRPr="00665E17">
              <w:t>1,1</w:t>
            </w:r>
          </w:p>
        </w:tc>
        <w:tc>
          <w:tcPr>
            <w:tcW w:w="850" w:type="dxa"/>
            <w:noWrap/>
            <w:hideMark/>
          </w:tcPr>
          <w:p w14:paraId="736986E3" w14:textId="77777777" w:rsidR="00671E04" w:rsidRPr="00665E17" w:rsidRDefault="00671E04" w:rsidP="005E3E0E">
            <w:r w:rsidRPr="00665E17">
              <w:t>1,0</w:t>
            </w:r>
          </w:p>
        </w:tc>
        <w:tc>
          <w:tcPr>
            <w:tcW w:w="1276" w:type="dxa"/>
            <w:noWrap/>
            <w:hideMark/>
          </w:tcPr>
          <w:p w14:paraId="3268AB66" w14:textId="77777777" w:rsidR="00671E04" w:rsidRPr="00665E17" w:rsidRDefault="00671E04" w:rsidP="005E3E0E">
            <w:r w:rsidRPr="00665E17">
              <w:t>0,75</w:t>
            </w:r>
          </w:p>
        </w:tc>
        <w:tc>
          <w:tcPr>
            <w:tcW w:w="850" w:type="dxa"/>
            <w:noWrap/>
            <w:hideMark/>
          </w:tcPr>
          <w:p w14:paraId="7484487C" w14:textId="77777777" w:rsidR="00671E04" w:rsidRPr="00665E17" w:rsidRDefault="00671E04" w:rsidP="005E3E0E">
            <w:r w:rsidRPr="00665E17">
              <w:t>0,9</w:t>
            </w:r>
          </w:p>
        </w:tc>
        <w:tc>
          <w:tcPr>
            <w:tcW w:w="993" w:type="dxa"/>
            <w:noWrap/>
            <w:hideMark/>
          </w:tcPr>
          <w:p w14:paraId="11DDB47C" w14:textId="77777777" w:rsidR="00671E04" w:rsidRPr="00665E17" w:rsidRDefault="00671E04" w:rsidP="005E3E0E">
            <w:r w:rsidRPr="00665E17">
              <w:t>0,9</w:t>
            </w:r>
          </w:p>
        </w:tc>
      </w:tr>
      <w:tr w:rsidR="00671E04" w:rsidRPr="00665E17" w14:paraId="25C3C4DB" w14:textId="77777777" w:rsidTr="005E3E0E">
        <w:trPr>
          <w:trHeight w:val="288"/>
        </w:trPr>
        <w:tc>
          <w:tcPr>
            <w:tcW w:w="1271" w:type="dxa"/>
            <w:noWrap/>
            <w:hideMark/>
          </w:tcPr>
          <w:p w14:paraId="1E3DBEA9" w14:textId="77777777" w:rsidR="00671E04" w:rsidRPr="00665E17" w:rsidRDefault="00671E04" w:rsidP="005E3E0E">
            <w:r w:rsidRPr="00665E17">
              <w:t>0,10</w:t>
            </w:r>
          </w:p>
        </w:tc>
        <w:tc>
          <w:tcPr>
            <w:tcW w:w="851" w:type="dxa"/>
            <w:noWrap/>
            <w:hideMark/>
          </w:tcPr>
          <w:p w14:paraId="41C819E9" w14:textId="77777777" w:rsidR="00671E04" w:rsidRPr="00665E17" w:rsidRDefault="00671E04" w:rsidP="005E3E0E">
            <w:r w:rsidRPr="00665E17">
              <w:t>1,9</w:t>
            </w:r>
          </w:p>
        </w:tc>
        <w:tc>
          <w:tcPr>
            <w:tcW w:w="945" w:type="dxa"/>
            <w:noWrap/>
            <w:hideMark/>
          </w:tcPr>
          <w:p w14:paraId="3496CDAF" w14:textId="77777777" w:rsidR="00671E04" w:rsidRPr="00665E17" w:rsidRDefault="00671E04" w:rsidP="005E3E0E">
            <w:r w:rsidRPr="00665E17">
              <w:t>2,1</w:t>
            </w:r>
          </w:p>
        </w:tc>
        <w:tc>
          <w:tcPr>
            <w:tcW w:w="1323" w:type="dxa"/>
            <w:noWrap/>
            <w:hideMark/>
          </w:tcPr>
          <w:p w14:paraId="185D800E" w14:textId="77777777" w:rsidR="00671E04" w:rsidRPr="00665E17" w:rsidRDefault="00671E04" w:rsidP="005E3E0E">
            <w:r w:rsidRPr="00665E17">
              <w:t>0,43</w:t>
            </w:r>
          </w:p>
        </w:tc>
        <w:tc>
          <w:tcPr>
            <w:tcW w:w="1134" w:type="dxa"/>
            <w:noWrap/>
            <w:hideMark/>
          </w:tcPr>
          <w:p w14:paraId="56064584" w14:textId="77777777" w:rsidR="00671E04" w:rsidRPr="00665E17" w:rsidRDefault="00671E04" w:rsidP="005E3E0E">
            <w:r w:rsidRPr="00665E17">
              <w:t>1,0</w:t>
            </w:r>
          </w:p>
        </w:tc>
        <w:tc>
          <w:tcPr>
            <w:tcW w:w="850" w:type="dxa"/>
            <w:noWrap/>
            <w:hideMark/>
          </w:tcPr>
          <w:p w14:paraId="49A5CE24" w14:textId="77777777" w:rsidR="00671E04" w:rsidRPr="00665E17" w:rsidRDefault="00671E04" w:rsidP="005E3E0E">
            <w:r w:rsidRPr="00665E17">
              <w:t>1,0</w:t>
            </w:r>
          </w:p>
        </w:tc>
        <w:tc>
          <w:tcPr>
            <w:tcW w:w="1276" w:type="dxa"/>
            <w:noWrap/>
            <w:hideMark/>
          </w:tcPr>
          <w:p w14:paraId="78E21836" w14:textId="77777777" w:rsidR="00671E04" w:rsidRPr="00665E17" w:rsidRDefault="00671E04" w:rsidP="005E3E0E">
            <w:r w:rsidRPr="00665E17">
              <w:t>0,76</w:t>
            </w:r>
          </w:p>
        </w:tc>
        <w:tc>
          <w:tcPr>
            <w:tcW w:w="850" w:type="dxa"/>
            <w:noWrap/>
            <w:hideMark/>
          </w:tcPr>
          <w:p w14:paraId="14C7C75B" w14:textId="77777777" w:rsidR="00671E04" w:rsidRPr="00665E17" w:rsidRDefault="00671E04" w:rsidP="005E3E0E">
            <w:r w:rsidRPr="00665E17">
              <w:t>0,9</w:t>
            </w:r>
          </w:p>
        </w:tc>
        <w:tc>
          <w:tcPr>
            <w:tcW w:w="993" w:type="dxa"/>
            <w:noWrap/>
            <w:hideMark/>
          </w:tcPr>
          <w:p w14:paraId="4F37ABB9" w14:textId="77777777" w:rsidR="00671E04" w:rsidRPr="00665E17" w:rsidRDefault="00671E04" w:rsidP="005E3E0E">
            <w:r w:rsidRPr="00665E17">
              <w:t>0,9</w:t>
            </w:r>
          </w:p>
        </w:tc>
      </w:tr>
      <w:tr w:rsidR="00671E04" w:rsidRPr="00665E17" w14:paraId="49434095" w14:textId="77777777" w:rsidTr="005E3E0E">
        <w:trPr>
          <w:trHeight w:val="288"/>
        </w:trPr>
        <w:tc>
          <w:tcPr>
            <w:tcW w:w="1271" w:type="dxa"/>
            <w:noWrap/>
            <w:hideMark/>
          </w:tcPr>
          <w:p w14:paraId="6263C792" w14:textId="77777777" w:rsidR="00671E04" w:rsidRPr="00665E17" w:rsidRDefault="00671E04" w:rsidP="005E3E0E">
            <w:r w:rsidRPr="00665E17">
              <w:t>0,11</w:t>
            </w:r>
          </w:p>
        </w:tc>
        <w:tc>
          <w:tcPr>
            <w:tcW w:w="851" w:type="dxa"/>
            <w:noWrap/>
            <w:hideMark/>
          </w:tcPr>
          <w:p w14:paraId="28EC06DB" w14:textId="77777777" w:rsidR="00671E04" w:rsidRPr="00665E17" w:rsidRDefault="00671E04" w:rsidP="005E3E0E">
            <w:r w:rsidRPr="00665E17">
              <w:t>1,8</w:t>
            </w:r>
          </w:p>
        </w:tc>
        <w:tc>
          <w:tcPr>
            <w:tcW w:w="945" w:type="dxa"/>
            <w:noWrap/>
            <w:hideMark/>
          </w:tcPr>
          <w:p w14:paraId="01CFB8BC" w14:textId="77777777" w:rsidR="00671E04" w:rsidRPr="00665E17" w:rsidRDefault="00671E04" w:rsidP="005E3E0E">
            <w:r w:rsidRPr="00665E17">
              <w:t>1,9</w:t>
            </w:r>
          </w:p>
        </w:tc>
        <w:tc>
          <w:tcPr>
            <w:tcW w:w="1323" w:type="dxa"/>
            <w:noWrap/>
            <w:hideMark/>
          </w:tcPr>
          <w:p w14:paraId="18EEA81E" w14:textId="77777777" w:rsidR="00671E04" w:rsidRPr="00665E17" w:rsidRDefault="00671E04" w:rsidP="005E3E0E">
            <w:r w:rsidRPr="00665E17">
              <w:t>0,44</w:t>
            </w:r>
          </w:p>
        </w:tc>
        <w:tc>
          <w:tcPr>
            <w:tcW w:w="1134" w:type="dxa"/>
            <w:noWrap/>
            <w:hideMark/>
          </w:tcPr>
          <w:p w14:paraId="16B433A3" w14:textId="77777777" w:rsidR="00671E04" w:rsidRPr="00665E17" w:rsidRDefault="00671E04" w:rsidP="005E3E0E">
            <w:r w:rsidRPr="00665E17">
              <w:t>1,0</w:t>
            </w:r>
          </w:p>
        </w:tc>
        <w:tc>
          <w:tcPr>
            <w:tcW w:w="850" w:type="dxa"/>
            <w:noWrap/>
            <w:hideMark/>
          </w:tcPr>
          <w:p w14:paraId="1A2DA931" w14:textId="77777777" w:rsidR="00671E04" w:rsidRPr="00665E17" w:rsidRDefault="00671E04" w:rsidP="005E3E0E">
            <w:r w:rsidRPr="00665E17">
              <w:t>1,0</w:t>
            </w:r>
          </w:p>
        </w:tc>
        <w:tc>
          <w:tcPr>
            <w:tcW w:w="1276" w:type="dxa"/>
            <w:noWrap/>
            <w:hideMark/>
          </w:tcPr>
          <w:p w14:paraId="64C08062" w14:textId="77777777" w:rsidR="00671E04" w:rsidRPr="00665E17" w:rsidRDefault="00671E04" w:rsidP="005E3E0E">
            <w:r w:rsidRPr="00665E17">
              <w:t>0,77</w:t>
            </w:r>
          </w:p>
        </w:tc>
        <w:tc>
          <w:tcPr>
            <w:tcW w:w="850" w:type="dxa"/>
            <w:noWrap/>
            <w:hideMark/>
          </w:tcPr>
          <w:p w14:paraId="480A29A9" w14:textId="77777777" w:rsidR="00671E04" w:rsidRPr="00665E17" w:rsidRDefault="00671E04" w:rsidP="005E3E0E">
            <w:r w:rsidRPr="00665E17">
              <w:t>0,9</w:t>
            </w:r>
          </w:p>
        </w:tc>
        <w:tc>
          <w:tcPr>
            <w:tcW w:w="993" w:type="dxa"/>
            <w:noWrap/>
            <w:hideMark/>
          </w:tcPr>
          <w:p w14:paraId="48ED0E1D" w14:textId="77777777" w:rsidR="00671E04" w:rsidRPr="00665E17" w:rsidRDefault="00671E04" w:rsidP="005E3E0E">
            <w:r w:rsidRPr="00665E17">
              <w:t>0,9</w:t>
            </w:r>
          </w:p>
        </w:tc>
      </w:tr>
      <w:tr w:rsidR="00671E04" w:rsidRPr="00665E17" w14:paraId="7312F192" w14:textId="77777777" w:rsidTr="005E3E0E">
        <w:trPr>
          <w:trHeight w:val="288"/>
        </w:trPr>
        <w:tc>
          <w:tcPr>
            <w:tcW w:w="1271" w:type="dxa"/>
            <w:noWrap/>
            <w:hideMark/>
          </w:tcPr>
          <w:p w14:paraId="341169FF" w14:textId="77777777" w:rsidR="00671E04" w:rsidRPr="00665E17" w:rsidRDefault="00671E04" w:rsidP="005E3E0E">
            <w:r w:rsidRPr="00665E17">
              <w:t>0,12</w:t>
            </w:r>
          </w:p>
        </w:tc>
        <w:tc>
          <w:tcPr>
            <w:tcW w:w="851" w:type="dxa"/>
            <w:noWrap/>
            <w:hideMark/>
          </w:tcPr>
          <w:p w14:paraId="1B1C3B9F" w14:textId="77777777" w:rsidR="00671E04" w:rsidRPr="00665E17" w:rsidRDefault="00671E04" w:rsidP="005E3E0E">
            <w:r w:rsidRPr="00665E17">
              <w:t>1,8</w:t>
            </w:r>
          </w:p>
        </w:tc>
        <w:tc>
          <w:tcPr>
            <w:tcW w:w="945" w:type="dxa"/>
            <w:noWrap/>
            <w:hideMark/>
          </w:tcPr>
          <w:p w14:paraId="25281064" w14:textId="77777777" w:rsidR="00671E04" w:rsidRPr="00665E17" w:rsidRDefault="00671E04" w:rsidP="005E3E0E">
            <w:r w:rsidRPr="00665E17">
              <w:t>1,8</w:t>
            </w:r>
          </w:p>
        </w:tc>
        <w:tc>
          <w:tcPr>
            <w:tcW w:w="1323" w:type="dxa"/>
            <w:noWrap/>
            <w:hideMark/>
          </w:tcPr>
          <w:p w14:paraId="0D0986B3" w14:textId="77777777" w:rsidR="00671E04" w:rsidRPr="00665E17" w:rsidRDefault="00671E04" w:rsidP="005E3E0E">
            <w:r w:rsidRPr="00665E17">
              <w:t>0,45</w:t>
            </w:r>
          </w:p>
        </w:tc>
        <w:tc>
          <w:tcPr>
            <w:tcW w:w="1134" w:type="dxa"/>
            <w:noWrap/>
            <w:hideMark/>
          </w:tcPr>
          <w:p w14:paraId="4181479C" w14:textId="77777777" w:rsidR="00671E04" w:rsidRPr="00665E17" w:rsidRDefault="00671E04" w:rsidP="005E3E0E">
            <w:r w:rsidRPr="00665E17">
              <w:t>1,0</w:t>
            </w:r>
          </w:p>
        </w:tc>
        <w:tc>
          <w:tcPr>
            <w:tcW w:w="850" w:type="dxa"/>
            <w:noWrap/>
            <w:hideMark/>
          </w:tcPr>
          <w:p w14:paraId="17A5098F" w14:textId="77777777" w:rsidR="00671E04" w:rsidRPr="00665E17" w:rsidRDefault="00671E04" w:rsidP="005E3E0E">
            <w:r w:rsidRPr="00665E17">
              <w:t>1,0</w:t>
            </w:r>
          </w:p>
        </w:tc>
        <w:tc>
          <w:tcPr>
            <w:tcW w:w="1276" w:type="dxa"/>
            <w:noWrap/>
            <w:hideMark/>
          </w:tcPr>
          <w:p w14:paraId="316C7D48" w14:textId="77777777" w:rsidR="00671E04" w:rsidRPr="00665E17" w:rsidRDefault="00671E04" w:rsidP="005E3E0E">
            <w:r w:rsidRPr="00665E17">
              <w:t>0,78</w:t>
            </w:r>
          </w:p>
        </w:tc>
        <w:tc>
          <w:tcPr>
            <w:tcW w:w="850" w:type="dxa"/>
            <w:noWrap/>
            <w:hideMark/>
          </w:tcPr>
          <w:p w14:paraId="2A0EEDD4" w14:textId="77777777" w:rsidR="00671E04" w:rsidRPr="00665E17" w:rsidRDefault="00671E04" w:rsidP="005E3E0E">
            <w:r w:rsidRPr="00665E17">
              <w:t>1,0</w:t>
            </w:r>
          </w:p>
        </w:tc>
        <w:tc>
          <w:tcPr>
            <w:tcW w:w="993" w:type="dxa"/>
            <w:noWrap/>
            <w:hideMark/>
          </w:tcPr>
          <w:p w14:paraId="19C69A1C" w14:textId="77777777" w:rsidR="00671E04" w:rsidRPr="00665E17" w:rsidRDefault="00671E04" w:rsidP="005E3E0E">
            <w:r w:rsidRPr="00665E17">
              <w:t>0,9</w:t>
            </w:r>
          </w:p>
        </w:tc>
      </w:tr>
      <w:tr w:rsidR="00671E04" w:rsidRPr="00665E17" w14:paraId="22097BEC" w14:textId="77777777" w:rsidTr="005E3E0E">
        <w:trPr>
          <w:trHeight w:val="288"/>
        </w:trPr>
        <w:tc>
          <w:tcPr>
            <w:tcW w:w="1271" w:type="dxa"/>
            <w:noWrap/>
            <w:hideMark/>
          </w:tcPr>
          <w:p w14:paraId="38CA603B" w14:textId="77777777" w:rsidR="00671E04" w:rsidRPr="00665E17" w:rsidRDefault="00671E04" w:rsidP="005E3E0E">
            <w:r w:rsidRPr="00665E17">
              <w:t>0,13</w:t>
            </w:r>
          </w:p>
        </w:tc>
        <w:tc>
          <w:tcPr>
            <w:tcW w:w="851" w:type="dxa"/>
            <w:noWrap/>
            <w:hideMark/>
          </w:tcPr>
          <w:p w14:paraId="46DA8A61" w14:textId="77777777" w:rsidR="00671E04" w:rsidRPr="00665E17" w:rsidRDefault="00671E04" w:rsidP="005E3E0E">
            <w:r w:rsidRPr="00665E17">
              <w:t>1,7</w:t>
            </w:r>
          </w:p>
        </w:tc>
        <w:tc>
          <w:tcPr>
            <w:tcW w:w="945" w:type="dxa"/>
            <w:noWrap/>
            <w:hideMark/>
          </w:tcPr>
          <w:p w14:paraId="48FB8800" w14:textId="77777777" w:rsidR="00671E04" w:rsidRPr="00665E17" w:rsidRDefault="00671E04" w:rsidP="005E3E0E">
            <w:r w:rsidRPr="00665E17">
              <w:t>1,8</w:t>
            </w:r>
          </w:p>
        </w:tc>
        <w:tc>
          <w:tcPr>
            <w:tcW w:w="1323" w:type="dxa"/>
            <w:noWrap/>
            <w:hideMark/>
          </w:tcPr>
          <w:p w14:paraId="749D3CE4" w14:textId="77777777" w:rsidR="00671E04" w:rsidRPr="00665E17" w:rsidRDefault="00671E04" w:rsidP="005E3E0E">
            <w:r w:rsidRPr="00665E17">
              <w:t>0,46</w:t>
            </w:r>
          </w:p>
        </w:tc>
        <w:tc>
          <w:tcPr>
            <w:tcW w:w="1134" w:type="dxa"/>
            <w:noWrap/>
            <w:hideMark/>
          </w:tcPr>
          <w:p w14:paraId="4F35EF50" w14:textId="77777777" w:rsidR="00671E04" w:rsidRPr="00665E17" w:rsidRDefault="00671E04" w:rsidP="005E3E0E">
            <w:r w:rsidRPr="00665E17">
              <w:t>1,0</w:t>
            </w:r>
          </w:p>
        </w:tc>
        <w:tc>
          <w:tcPr>
            <w:tcW w:w="850" w:type="dxa"/>
            <w:noWrap/>
            <w:hideMark/>
          </w:tcPr>
          <w:p w14:paraId="632AACE6" w14:textId="77777777" w:rsidR="00671E04" w:rsidRPr="00665E17" w:rsidRDefault="00671E04" w:rsidP="005E3E0E">
            <w:r w:rsidRPr="00665E17">
              <w:t>1,0</w:t>
            </w:r>
          </w:p>
        </w:tc>
        <w:tc>
          <w:tcPr>
            <w:tcW w:w="1276" w:type="dxa"/>
            <w:noWrap/>
            <w:hideMark/>
          </w:tcPr>
          <w:p w14:paraId="7737CF6A" w14:textId="77777777" w:rsidR="00671E04" w:rsidRPr="00665E17" w:rsidRDefault="00671E04" w:rsidP="005E3E0E">
            <w:r w:rsidRPr="00665E17">
              <w:t>0,79</w:t>
            </w:r>
          </w:p>
        </w:tc>
        <w:tc>
          <w:tcPr>
            <w:tcW w:w="850" w:type="dxa"/>
            <w:noWrap/>
            <w:hideMark/>
          </w:tcPr>
          <w:p w14:paraId="331D09DF" w14:textId="77777777" w:rsidR="00671E04" w:rsidRPr="00665E17" w:rsidRDefault="00671E04" w:rsidP="005E3E0E">
            <w:r w:rsidRPr="00665E17">
              <w:t>1,0</w:t>
            </w:r>
          </w:p>
        </w:tc>
        <w:tc>
          <w:tcPr>
            <w:tcW w:w="993" w:type="dxa"/>
            <w:noWrap/>
            <w:hideMark/>
          </w:tcPr>
          <w:p w14:paraId="7C108D4B" w14:textId="77777777" w:rsidR="00671E04" w:rsidRPr="00665E17" w:rsidRDefault="00671E04" w:rsidP="005E3E0E">
            <w:r w:rsidRPr="00665E17">
              <w:t>0,9</w:t>
            </w:r>
          </w:p>
        </w:tc>
      </w:tr>
      <w:tr w:rsidR="00671E04" w:rsidRPr="00665E17" w14:paraId="680E159A" w14:textId="77777777" w:rsidTr="005E3E0E">
        <w:trPr>
          <w:trHeight w:val="288"/>
        </w:trPr>
        <w:tc>
          <w:tcPr>
            <w:tcW w:w="1271" w:type="dxa"/>
            <w:noWrap/>
            <w:hideMark/>
          </w:tcPr>
          <w:p w14:paraId="60E3C202" w14:textId="77777777" w:rsidR="00671E04" w:rsidRPr="00665E17" w:rsidRDefault="00671E04" w:rsidP="005E3E0E">
            <w:r w:rsidRPr="00665E17">
              <w:t>0,14</w:t>
            </w:r>
          </w:p>
        </w:tc>
        <w:tc>
          <w:tcPr>
            <w:tcW w:w="851" w:type="dxa"/>
            <w:noWrap/>
            <w:hideMark/>
          </w:tcPr>
          <w:p w14:paraId="1C96A630" w14:textId="77777777" w:rsidR="00671E04" w:rsidRPr="00665E17" w:rsidRDefault="00671E04" w:rsidP="005E3E0E">
            <w:r w:rsidRPr="00665E17">
              <w:t>1,7</w:t>
            </w:r>
          </w:p>
        </w:tc>
        <w:tc>
          <w:tcPr>
            <w:tcW w:w="945" w:type="dxa"/>
            <w:noWrap/>
            <w:hideMark/>
          </w:tcPr>
          <w:p w14:paraId="5A7242A6" w14:textId="77777777" w:rsidR="00671E04" w:rsidRPr="00665E17" w:rsidRDefault="00671E04" w:rsidP="005E3E0E">
            <w:r w:rsidRPr="00665E17">
              <w:t>1,6</w:t>
            </w:r>
          </w:p>
        </w:tc>
        <w:tc>
          <w:tcPr>
            <w:tcW w:w="1323" w:type="dxa"/>
            <w:noWrap/>
            <w:hideMark/>
          </w:tcPr>
          <w:p w14:paraId="6C73B185" w14:textId="77777777" w:rsidR="00671E04" w:rsidRPr="00665E17" w:rsidRDefault="00671E04" w:rsidP="005E3E0E">
            <w:r w:rsidRPr="00665E17">
              <w:t>0,47</w:t>
            </w:r>
          </w:p>
        </w:tc>
        <w:tc>
          <w:tcPr>
            <w:tcW w:w="1134" w:type="dxa"/>
            <w:noWrap/>
            <w:hideMark/>
          </w:tcPr>
          <w:p w14:paraId="2D6E25A4" w14:textId="77777777" w:rsidR="00671E04" w:rsidRPr="00665E17" w:rsidRDefault="00671E04" w:rsidP="005E3E0E">
            <w:r w:rsidRPr="00665E17">
              <w:t>1,0</w:t>
            </w:r>
          </w:p>
        </w:tc>
        <w:tc>
          <w:tcPr>
            <w:tcW w:w="850" w:type="dxa"/>
            <w:noWrap/>
            <w:hideMark/>
          </w:tcPr>
          <w:p w14:paraId="75A6D4D3" w14:textId="77777777" w:rsidR="00671E04" w:rsidRPr="00665E17" w:rsidRDefault="00671E04" w:rsidP="005E3E0E">
            <w:r w:rsidRPr="00665E17">
              <w:t>1,0</w:t>
            </w:r>
          </w:p>
        </w:tc>
        <w:tc>
          <w:tcPr>
            <w:tcW w:w="1276" w:type="dxa"/>
            <w:noWrap/>
            <w:hideMark/>
          </w:tcPr>
          <w:p w14:paraId="1C3F9119" w14:textId="77777777" w:rsidR="00671E04" w:rsidRPr="00665E17" w:rsidRDefault="00671E04" w:rsidP="005E3E0E">
            <w:r w:rsidRPr="00665E17">
              <w:t>0,80</w:t>
            </w:r>
          </w:p>
        </w:tc>
        <w:tc>
          <w:tcPr>
            <w:tcW w:w="850" w:type="dxa"/>
            <w:noWrap/>
            <w:hideMark/>
          </w:tcPr>
          <w:p w14:paraId="4DAE3C08" w14:textId="77777777" w:rsidR="00671E04" w:rsidRPr="00665E17" w:rsidRDefault="00671E04" w:rsidP="005E3E0E">
            <w:r w:rsidRPr="00665E17">
              <w:t>1,0</w:t>
            </w:r>
          </w:p>
        </w:tc>
        <w:tc>
          <w:tcPr>
            <w:tcW w:w="993" w:type="dxa"/>
            <w:noWrap/>
            <w:hideMark/>
          </w:tcPr>
          <w:p w14:paraId="3041D17A" w14:textId="77777777" w:rsidR="00671E04" w:rsidRPr="00665E17" w:rsidRDefault="00671E04" w:rsidP="005E3E0E">
            <w:r w:rsidRPr="00665E17">
              <w:t>0,9</w:t>
            </w:r>
          </w:p>
        </w:tc>
      </w:tr>
      <w:tr w:rsidR="00671E04" w:rsidRPr="00665E17" w14:paraId="2873012E" w14:textId="77777777" w:rsidTr="005E3E0E">
        <w:trPr>
          <w:trHeight w:val="288"/>
        </w:trPr>
        <w:tc>
          <w:tcPr>
            <w:tcW w:w="1271" w:type="dxa"/>
            <w:noWrap/>
            <w:hideMark/>
          </w:tcPr>
          <w:p w14:paraId="7F5F9E71" w14:textId="77777777" w:rsidR="00671E04" w:rsidRPr="00665E17" w:rsidRDefault="00671E04" w:rsidP="005E3E0E">
            <w:r w:rsidRPr="00665E17">
              <w:t>0,15</w:t>
            </w:r>
          </w:p>
        </w:tc>
        <w:tc>
          <w:tcPr>
            <w:tcW w:w="851" w:type="dxa"/>
            <w:noWrap/>
            <w:hideMark/>
          </w:tcPr>
          <w:p w14:paraId="124E4BAA" w14:textId="77777777" w:rsidR="00671E04" w:rsidRPr="00665E17" w:rsidRDefault="00671E04" w:rsidP="005E3E0E">
            <w:r w:rsidRPr="00665E17">
              <w:t>1,6</w:t>
            </w:r>
          </w:p>
        </w:tc>
        <w:tc>
          <w:tcPr>
            <w:tcW w:w="945" w:type="dxa"/>
            <w:noWrap/>
            <w:hideMark/>
          </w:tcPr>
          <w:p w14:paraId="60B980E9" w14:textId="77777777" w:rsidR="00671E04" w:rsidRPr="00665E17" w:rsidRDefault="00671E04" w:rsidP="005E3E0E">
            <w:r w:rsidRPr="00665E17">
              <w:t>1,6</w:t>
            </w:r>
          </w:p>
        </w:tc>
        <w:tc>
          <w:tcPr>
            <w:tcW w:w="1323" w:type="dxa"/>
            <w:noWrap/>
            <w:hideMark/>
          </w:tcPr>
          <w:p w14:paraId="479367C6" w14:textId="77777777" w:rsidR="00671E04" w:rsidRPr="00665E17" w:rsidRDefault="00671E04" w:rsidP="005E3E0E">
            <w:r w:rsidRPr="00665E17">
              <w:t>0,48</w:t>
            </w:r>
          </w:p>
        </w:tc>
        <w:tc>
          <w:tcPr>
            <w:tcW w:w="1134" w:type="dxa"/>
            <w:noWrap/>
            <w:hideMark/>
          </w:tcPr>
          <w:p w14:paraId="7D00FDCE" w14:textId="77777777" w:rsidR="00671E04" w:rsidRPr="00665E17" w:rsidRDefault="00671E04" w:rsidP="005E3E0E">
            <w:r w:rsidRPr="00665E17">
              <w:t>1,0</w:t>
            </w:r>
          </w:p>
        </w:tc>
        <w:tc>
          <w:tcPr>
            <w:tcW w:w="850" w:type="dxa"/>
            <w:noWrap/>
            <w:hideMark/>
          </w:tcPr>
          <w:p w14:paraId="2A15B0BD" w14:textId="77777777" w:rsidR="00671E04" w:rsidRPr="00665E17" w:rsidRDefault="00671E04" w:rsidP="005E3E0E">
            <w:r w:rsidRPr="00665E17">
              <w:t>1,0</w:t>
            </w:r>
          </w:p>
        </w:tc>
        <w:tc>
          <w:tcPr>
            <w:tcW w:w="1276" w:type="dxa"/>
            <w:noWrap/>
            <w:hideMark/>
          </w:tcPr>
          <w:p w14:paraId="1D2A0187" w14:textId="77777777" w:rsidR="00671E04" w:rsidRPr="00665E17" w:rsidRDefault="00671E04" w:rsidP="005E3E0E">
            <w:r w:rsidRPr="00665E17">
              <w:t>0,81</w:t>
            </w:r>
          </w:p>
        </w:tc>
        <w:tc>
          <w:tcPr>
            <w:tcW w:w="850" w:type="dxa"/>
            <w:noWrap/>
            <w:hideMark/>
          </w:tcPr>
          <w:p w14:paraId="6F895ABA" w14:textId="77777777" w:rsidR="00671E04" w:rsidRPr="00665E17" w:rsidRDefault="00671E04" w:rsidP="005E3E0E">
            <w:r w:rsidRPr="00665E17">
              <w:t>1,0</w:t>
            </w:r>
          </w:p>
        </w:tc>
        <w:tc>
          <w:tcPr>
            <w:tcW w:w="993" w:type="dxa"/>
            <w:noWrap/>
            <w:hideMark/>
          </w:tcPr>
          <w:p w14:paraId="036A84BD" w14:textId="77777777" w:rsidR="00671E04" w:rsidRPr="00665E17" w:rsidRDefault="00671E04" w:rsidP="005E3E0E">
            <w:r w:rsidRPr="00665E17">
              <w:t>0,9</w:t>
            </w:r>
          </w:p>
        </w:tc>
      </w:tr>
      <w:tr w:rsidR="00671E04" w:rsidRPr="00665E17" w14:paraId="54E4E532" w14:textId="77777777" w:rsidTr="005E3E0E">
        <w:trPr>
          <w:trHeight w:val="288"/>
        </w:trPr>
        <w:tc>
          <w:tcPr>
            <w:tcW w:w="1271" w:type="dxa"/>
            <w:noWrap/>
            <w:hideMark/>
          </w:tcPr>
          <w:p w14:paraId="5F01163A" w14:textId="77777777" w:rsidR="00671E04" w:rsidRPr="00665E17" w:rsidRDefault="00671E04" w:rsidP="005E3E0E">
            <w:r w:rsidRPr="00665E17">
              <w:t>0,16</w:t>
            </w:r>
          </w:p>
        </w:tc>
        <w:tc>
          <w:tcPr>
            <w:tcW w:w="851" w:type="dxa"/>
            <w:noWrap/>
            <w:hideMark/>
          </w:tcPr>
          <w:p w14:paraId="47BEAB14" w14:textId="77777777" w:rsidR="00671E04" w:rsidRPr="00665E17" w:rsidRDefault="00671E04" w:rsidP="005E3E0E">
            <w:r w:rsidRPr="00665E17">
              <w:t>1,6</w:t>
            </w:r>
          </w:p>
        </w:tc>
        <w:tc>
          <w:tcPr>
            <w:tcW w:w="945" w:type="dxa"/>
            <w:noWrap/>
            <w:hideMark/>
          </w:tcPr>
          <w:p w14:paraId="78B5E957" w14:textId="77777777" w:rsidR="00671E04" w:rsidRPr="00665E17" w:rsidRDefault="00671E04" w:rsidP="005E3E0E">
            <w:r w:rsidRPr="00665E17">
              <w:t>1,5</w:t>
            </w:r>
          </w:p>
        </w:tc>
        <w:tc>
          <w:tcPr>
            <w:tcW w:w="1323" w:type="dxa"/>
            <w:noWrap/>
            <w:hideMark/>
          </w:tcPr>
          <w:p w14:paraId="75C5AEF4" w14:textId="77777777" w:rsidR="00671E04" w:rsidRPr="00665E17" w:rsidRDefault="00671E04" w:rsidP="005E3E0E">
            <w:r w:rsidRPr="00665E17">
              <w:t>0,49</w:t>
            </w:r>
          </w:p>
        </w:tc>
        <w:tc>
          <w:tcPr>
            <w:tcW w:w="1134" w:type="dxa"/>
            <w:noWrap/>
            <w:hideMark/>
          </w:tcPr>
          <w:p w14:paraId="3BD5CCB0" w14:textId="77777777" w:rsidR="00671E04" w:rsidRPr="00665E17" w:rsidRDefault="00671E04" w:rsidP="005E3E0E">
            <w:r w:rsidRPr="00665E17">
              <w:t>1,0</w:t>
            </w:r>
          </w:p>
        </w:tc>
        <w:tc>
          <w:tcPr>
            <w:tcW w:w="850" w:type="dxa"/>
            <w:noWrap/>
            <w:hideMark/>
          </w:tcPr>
          <w:p w14:paraId="141A5422" w14:textId="77777777" w:rsidR="00671E04" w:rsidRPr="00665E17" w:rsidRDefault="00671E04" w:rsidP="005E3E0E">
            <w:r w:rsidRPr="00665E17">
              <w:t>1,0</w:t>
            </w:r>
          </w:p>
        </w:tc>
        <w:tc>
          <w:tcPr>
            <w:tcW w:w="1276" w:type="dxa"/>
            <w:noWrap/>
            <w:hideMark/>
          </w:tcPr>
          <w:p w14:paraId="511A47CF" w14:textId="77777777" w:rsidR="00671E04" w:rsidRPr="00665E17" w:rsidRDefault="00671E04" w:rsidP="005E3E0E">
            <w:r w:rsidRPr="00665E17">
              <w:t>0,82</w:t>
            </w:r>
          </w:p>
        </w:tc>
        <w:tc>
          <w:tcPr>
            <w:tcW w:w="850" w:type="dxa"/>
            <w:noWrap/>
            <w:hideMark/>
          </w:tcPr>
          <w:p w14:paraId="7841B786" w14:textId="77777777" w:rsidR="00671E04" w:rsidRPr="00665E17" w:rsidRDefault="00671E04" w:rsidP="005E3E0E">
            <w:r w:rsidRPr="00665E17">
              <w:t>1,0</w:t>
            </w:r>
          </w:p>
        </w:tc>
        <w:tc>
          <w:tcPr>
            <w:tcW w:w="993" w:type="dxa"/>
            <w:noWrap/>
            <w:hideMark/>
          </w:tcPr>
          <w:p w14:paraId="0C2A7C08" w14:textId="77777777" w:rsidR="00671E04" w:rsidRPr="00665E17" w:rsidRDefault="00671E04" w:rsidP="005E3E0E">
            <w:r w:rsidRPr="00665E17">
              <w:t>0,9</w:t>
            </w:r>
          </w:p>
        </w:tc>
      </w:tr>
      <w:tr w:rsidR="00671E04" w:rsidRPr="00665E17" w14:paraId="140B39F0" w14:textId="77777777" w:rsidTr="005E3E0E">
        <w:trPr>
          <w:trHeight w:val="288"/>
        </w:trPr>
        <w:tc>
          <w:tcPr>
            <w:tcW w:w="1271" w:type="dxa"/>
            <w:noWrap/>
            <w:hideMark/>
          </w:tcPr>
          <w:p w14:paraId="6C398208" w14:textId="77777777" w:rsidR="00671E04" w:rsidRPr="00665E17" w:rsidRDefault="00671E04" w:rsidP="005E3E0E">
            <w:r w:rsidRPr="00665E17">
              <w:t>0,17</w:t>
            </w:r>
          </w:p>
        </w:tc>
        <w:tc>
          <w:tcPr>
            <w:tcW w:w="851" w:type="dxa"/>
            <w:noWrap/>
            <w:hideMark/>
          </w:tcPr>
          <w:p w14:paraId="753E690F" w14:textId="77777777" w:rsidR="00671E04" w:rsidRPr="00665E17" w:rsidRDefault="00671E04" w:rsidP="005E3E0E">
            <w:r w:rsidRPr="00665E17">
              <w:t>1,5</w:t>
            </w:r>
          </w:p>
        </w:tc>
        <w:tc>
          <w:tcPr>
            <w:tcW w:w="945" w:type="dxa"/>
            <w:noWrap/>
            <w:hideMark/>
          </w:tcPr>
          <w:p w14:paraId="765163E6" w14:textId="77777777" w:rsidR="00671E04" w:rsidRPr="00665E17" w:rsidRDefault="00671E04" w:rsidP="005E3E0E">
            <w:r w:rsidRPr="00665E17">
              <w:t>1,5</w:t>
            </w:r>
          </w:p>
        </w:tc>
        <w:tc>
          <w:tcPr>
            <w:tcW w:w="1323" w:type="dxa"/>
            <w:noWrap/>
            <w:hideMark/>
          </w:tcPr>
          <w:p w14:paraId="2B726DB6" w14:textId="77777777" w:rsidR="00671E04" w:rsidRPr="00665E17" w:rsidRDefault="00671E04" w:rsidP="005E3E0E">
            <w:r w:rsidRPr="00665E17">
              <w:t>0,50</w:t>
            </w:r>
          </w:p>
        </w:tc>
        <w:tc>
          <w:tcPr>
            <w:tcW w:w="1134" w:type="dxa"/>
            <w:noWrap/>
            <w:hideMark/>
          </w:tcPr>
          <w:p w14:paraId="5FE79C08" w14:textId="77777777" w:rsidR="00671E04" w:rsidRPr="00665E17" w:rsidRDefault="00671E04" w:rsidP="005E3E0E">
            <w:r w:rsidRPr="00665E17">
              <w:t>1,0</w:t>
            </w:r>
          </w:p>
        </w:tc>
        <w:tc>
          <w:tcPr>
            <w:tcW w:w="850" w:type="dxa"/>
            <w:noWrap/>
            <w:hideMark/>
          </w:tcPr>
          <w:p w14:paraId="5359D298" w14:textId="77777777" w:rsidR="00671E04" w:rsidRPr="00665E17" w:rsidRDefault="00671E04" w:rsidP="005E3E0E">
            <w:r w:rsidRPr="00665E17">
              <w:t>0,9</w:t>
            </w:r>
          </w:p>
        </w:tc>
        <w:tc>
          <w:tcPr>
            <w:tcW w:w="1276" w:type="dxa"/>
            <w:noWrap/>
            <w:hideMark/>
          </w:tcPr>
          <w:p w14:paraId="37F0FC71" w14:textId="77777777" w:rsidR="00671E04" w:rsidRPr="00665E17" w:rsidRDefault="00671E04" w:rsidP="005E3E0E">
            <w:r w:rsidRPr="00665E17">
              <w:t>0,83</w:t>
            </w:r>
          </w:p>
        </w:tc>
        <w:tc>
          <w:tcPr>
            <w:tcW w:w="850" w:type="dxa"/>
            <w:noWrap/>
            <w:hideMark/>
          </w:tcPr>
          <w:p w14:paraId="3311521E" w14:textId="77777777" w:rsidR="00671E04" w:rsidRPr="00665E17" w:rsidRDefault="00671E04" w:rsidP="005E3E0E">
            <w:r w:rsidRPr="00665E17">
              <w:t>1,0</w:t>
            </w:r>
          </w:p>
        </w:tc>
        <w:tc>
          <w:tcPr>
            <w:tcW w:w="993" w:type="dxa"/>
            <w:noWrap/>
            <w:hideMark/>
          </w:tcPr>
          <w:p w14:paraId="3A882549" w14:textId="77777777" w:rsidR="00671E04" w:rsidRPr="00665E17" w:rsidRDefault="00671E04" w:rsidP="005E3E0E">
            <w:r w:rsidRPr="00665E17">
              <w:t>0,9</w:t>
            </w:r>
          </w:p>
        </w:tc>
      </w:tr>
      <w:tr w:rsidR="00671E04" w:rsidRPr="00665E17" w14:paraId="0D36C78A" w14:textId="77777777" w:rsidTr="005E3E0E">
        <w:trPr>
          <w:trHeight w:val="288"/>
        </w:trPr>
        <w:tc>
          <w:tcPr>
            <w:tcW w:w="1271" w:type="dxa"/>
            <w:noWrap/>
            <w:hideMark/>
          </w:tcPr>
          <w:p w14:paraId="0DBA6C8E" w14:textId="77777777" w:rsidR="00671E04" w:rsidRPr="00665E17" w:rsidRDefault="00671E04" w:rsidP="005E3E0E">
            <w:r w:rsidRPr="00665E17">
              <w:t>0,18</w:t>
            </w:r>
          </w:p>
        </w:tc>
        <w:tc>
          <w:tcPr>
            <w:tcW w:w="851" w:type="dxa"/>
            <w:noWrap/>
            <w:hideMark/>
          </w:tcPr>
          <w:p w14:paraId="43E33830" w14:textId="77777777" w:rsidR="00671E04" w:rsidRPr="00665E17" w:rsidRDefault="00671E04" w:rsidP="005E3E0E">
            <w:r w:rsidRPr="00665E17">
              <w:t>1,5</w:t>
            </w:r>
          </w:p>
        </w:tc>
        <w:tc>
          <w:tcPr>
            <w:tcW w:w="945" w:type="dxa"/>
            <w:noWrap/>
            <w:hideMark/>
          </w:tcPr>
          <w:p w14:paraId="7EEF508A" w14:textId="77777777" w:rsidR="00671E04" w:rsidRPr="00665E17" w:rsidRDefault="00671E04" w:rsidP="005E3E0E">
            <w:r w:rsidRPr="00665E17">
              <w:t>1,4</w:t>
            </w:r>
          </w:p>
        </w:tc>
        <w:tc>
          <w:tcPr>
            <w:tcW w:w="1323" w:type="dxa"/>
            <w:noWrap/>
            <w:hideMark/>
          </w:tcPr>
          <w:p w14:paraId="3DF1CCCC" w14:textId="77777777" w:rsidR="00671E04" w:rsidRPr="00665E17" w:rsidRDefault="00671E04" w:rsidP="005E3E0E">
            <w:r w:rsidRPr="00665E17">
              <w:t>0,51</w:t>
            </w:r>
          </w:p>
        </w:tc>
        <w:tc>
          <w:tcPr>
            <w:tcW w:w="1134" w:type="dxa"/>
            <w:noWrap/>
            <w:hideMark/>
          </w:tcPr>
          <w:p w14:paraId="004A81F5" w14:textId="77777777" w:rsidR="00671E04" w:rsidRPr="00665E17" w:rsidRDefault="00671E04" w:rsidP="005E3E0E">
            <w:r w:rsidRPr="00665E17">
              <w:t>1,0</w:t>
            </w:r>
          </w:p>
        </w:tc>
        <w:tc>
          <w:tcPr>
            <w:tcW w:w="850" w:type="dxa"/>
            <w:noWrap/>
            <w:hideMark/>
          </w:tcPr>
          <w:p w14:paraId="4568514C" w14:textId="77777777" w:rsidR="00671E04" w:rsidRPr="00665E17" w:rsidRDefault="00671E04" w:rsidP="005E3E0E">
            <w:r w:rsidRPr="00665E17">
              <w:t>0,9</w:t>
            </w:r>
          </w:p>
        </w:tc>
        <w:tc>
          <w:tcPr>
            <w:tcW w:w="1276" w:type="dxa"/>
            <w:noWrap/>
            <w:hideMark/>
          </w:tcPr>
          <w:p w14:paraId="4E039A6A" w14:textId="77777777" w:rsidR="00671E04" w:rsidRPr="00665E17" w:rsidRDefault="00671E04" w:rsidP="005E3E0E">
            <w:r w:rsidRPr="00665E17">
              <w:t>0,84</w:t>
            </w:r>
          </w:p>
        </w:tc>
        <w:tc>
          <w:tcPr>
            <w:tcW w:w="850" w:type="dxa"/>
            <w:noWrap/>
            <w:hideMark/>
          </w:tcPr>
          <w:p w14:paraId="7B47B982" w14:textId="77777777" w:rsidR="00671E04" w:rsidRPr="00665E17" w:rsidRDefault="00671E04" w:rsidP="005E3E0E">
            <w:r w:rsidRPr="00665E17">
              <w:t>1,0</w:t>
            </w:r>
          </w:p>
        </w:tc>
        <w:tc>
          <w:tcPr>
            <w:tcW w:w="993" w:type="dxa"/>
            <w:noWrap/>
            <w:hideMark/>
          </w:tcPr>
          <w:p w14:paraId="09A4AABD" w14:textId="77777777" w:rsidR="00671E04" w:rsidRPr="00665E17" w:rsidRDefault="00671E04" w:rsidP="005E3E0E">
            <w:r w:rsidRPr="00665E17">
              <w:t>0,9</w:t>
            </w:r>
          </w:p>
        </w:tc>
      </w:tr>
      <w:tr w:rsidR="00671E04" w:rsidRPr="00665E17" w14:paraId="59D48C3C" w14:textId="77777777" w:rsidTr="005E3E0E">
        <w:trPr>
          <w:trHeight w:val="288"/>
        </w:trPr>
        <w:tc>
          <w:tcPr>
            <w:tcW w:w="1271" w:type="dxa"/>
            <w:noWrap/>
            <w:hideMark/>
          </w:tcPr>
          <w:p w14:paraId="0991B96D" w14:textId="77777777" w:rsidR="00671E04" w:rsidRPr="00665E17" w:rsidRDefault="00671E04" w:rsidP="005E3E0E">
            <w:r w:rsidRPr="00665E17">
              <w:t>0,19</w:t>
            </w:r>
          </w:p>
        </w:tc>
        <w:tc>
          <w:tcPr>
            <w:tcW w:w="851" w:type="dxa"/>
            <w:noWrap/>
            <w:hideMark/>
          </w:tcPr>
          <w:p w14:paraId="3683383B" w14:textId="77777777" w:rsidR="00671E04" w:rsidRPr="00665E17" w:rsidRDefault="00671E04" w:rsidP="005E3E0E">
            <w:r w:rsidRPr="00665E17">
              <w:t>1,5</w:t>
            </w:r>
          </w:p>
        </w:tc>
        <w:tc>
          <w:tcPr>
            <w:tcW w:w="945" w:type="dxa"/>
            <w:noWrap/>
            <w:hideMark/>
          </w:tcPr>
          <w:p w14:paraId="6310FAA9" w14:textId="77777777" w:rsidR="00671E04" w:rsidRPr="00665E17" w:rsidRDefault="00671E04" w:rsidP="005E3E0E">
            <w:r w:rsidRPr="00665E17">
              <w:t>1,4</w:t>
            </w:r>
          </w:p>
        </w:tc>
        <w:tc>
          <w:tcPr>
            <w:tcW w:w="1323" w:type="dxa"/>
            <w:noWrap/>
            <w:hideMark/>
          </w:tcPr>
          <w:p w14:paraId="1D6D0D53" w14:textId="77777777" w:rsidR="00671E04" w:rsidRPr="00665E17" w:rsidRDefault="00671E04" w:rsidP="005E3E0E">
            <w:r w:rsidRPr="00665E17">
              <w:t>0,52</w:t>
            </w:r>
          </w:p>
        </w:tc>
        <w:tc>
          <w:tcPr>
            <w:tcW w:w="1134" w:type="dxa"/>
            <w:noWrap/>
            <w:hideMark/>
          </w:tcPr>
          <w:p w14:paraId="7BA4DA27" w14:textId="77777777" w:rsidR="00671E04" w:rsidRPr="00665E17" w:rsidRDefault="00671E04" w:rsidP="005E3E0E">
            <w:r w:rsidRPr="00665E17">
              <w:t>1,0</w:t>
            </w:r>
          </w:p>
        </w:tc>
        <w:tc>
          <w:tcPr>
            <w:tcW w:w="850" w:type="dxa"/>
            <w:noWrap/>
            <w:hideMark/>
          </w:tcPr>
          <w:p w14:paraId="7E52026D" w14:textId="77777777" w:rsidR="00671E04" w:rsidRPr="00665E17" w:rsidRDefault="00671E04" w:rsidP="005E3E0E">
            <w:r w:rsidRPr="00665E17">
              <w:t>0,9</w:t>
            </w:r>
          </w:p>
        </w:tc>
        <w:tc>
          <w:tcPr>
            <w:tcW w:w="1276" w:type="dxa"/>
            <w:noWrap/>
            <w:hideMark/>
          </w:tcPr>
          <w:p w14:paraId="2B33FDF8" w14:textId="77777777" w:rsidR="00671E04" w:rsidRPr="00665E17" w:rsidRDefault="00671E04" w:rsidP="005E3E0E">
            <w:r w:rsidRPr="00665E17">
              <w:t>0,85</w:t>
            </w:r>
          </w:p>
        </w:tc>
        <w:tc>
          <w:tcPr>
            <w:tcW w:w="850" w:type="dxa"/>
            <w:noWrap/>
            <w:hideMark/>
          </w:tcPr>
          <w:p w14:paraId="04A2DC01" w14:textId="77777777" w:rsidR="00671E04" w:rsidRPr="00665E17" w:rsidRDefault="00671E04" w:rsidP="005E3E0E">
            <w:r w:rsidRPr="00665E17">
              <w:t>1,0</w:t>
            </w:r>
          </w:p>
        </w:tc>
        <w:tc>
          <w:tcPr>
            <w:tcW w:w="993" w:type="dxa"/>
            <w:noWrap/>
            <w:hideMark/>
          </w:tcPr>
          <w:p w14:paraId="76DEBBB8" w14:textId="77777777" w:rsidR="00671E04" w:rsidRPr="00665E17" w:rsidRDefault="00671E04" w:rsidP="005E3E0E">
            <w:r w:rsidRPr="00665E17">
              <w:t>0,9</w:t>
            </w:r>
          </w:p>
        </w:tc>
      </w:tr>
      <w:tr w:rsidR="00671E04" w:rsidRPr="00665E17" w14:paraId="2E811B12" w14:textId="77777777" w:rsidTr="005E3E0E">
        <w:trPr>
          <w:trHeight w:val="288"/>
        </w:trPr>
        <w:tc>
          <w:tcPr>
            <w:tcW w:w="1271" w:type="dxa"/>
            <w:noWrap/>
            <w:hideMark/>
          </w:tcPr>
          <w:p w14:paraId="4A14C684" w14:textId="77777777" w:rsidR="00671E04" w:rsidRPr="00665E17" w:rsidRDefault="00671E04" w:rsidP="005E3E0E">
            <w:r w:rsidRPr="00665E17">
              <w:t>0,20</w:t>
            </w:r>
          </w:p>
        </w:tc>
        <w:tc>
          <w:tcPr>
            <w:tcW w:w="851" w:type="dxa"/>
            <w:noWrap/>
            <w:hideMark/>
          </w:tcPr>
          <w:p w14:paraId="1A10A54D" w14:textId="77777777" w:rsidR="00671E04" w:rsidRPr="00665E17" w:rsidRDefault="00671E04" w:rsidP="005E3E0E">
            <w:r w:rsidRPr="00665E17">
              <w:t>1,4</w:t>
            </w:r>
          </w:p>
        </w:tc>
        <w:tc>
          <w:tcPr>
            <w:tcW w:w="945" w:type="dxa"/>
            <w:noWrap/>
            <w:hideMark/>
          </w:tcPr>
          <w:p w14:paraId="0BA22B4E" w14:textId="77777777" w:rsidR="00671E04" w:rsidRPr="00665E17" w:rsidRDefault="00671E04" w:rsidP="005E3E0E">
            <w:r w:rsidRPr="00665E17">
              <w:t>1,4</w:t>
            </w:r>
          </w:p>
        </w:tc>
        <w:tc>
          <w:tcPr>
            <w:tcW w:w="1323" w:type="dxa"/>
            <w:noWrap/>
            <w:hideMark/>
          </w:tcPr>
          <w:p w14:paraId="676408E1" w14:textId="77777777" w:rsidR="00671E04" w:rsidRPr="00665E17" w:rsidRDefault="00671E04" w:rsidP="005E3E0E">
            <w:r w:rsidRPr="00665E17">
              <w:t>0,53</w:t>
            </w:r>
          </w:p>
        </w:tc>
        <w:tc>
          <w:tcPr>
            <w:tcW w:w="1134" w:type="dxa"/>
            <w:noWrap/>
            <w:hideMark/>
          </w:tcPr>
          <w:p w14:paraId="03B58CC3" w14:textId="77777777" w:rsidR="00671E04" w:rsidRPr="00665E17" w:rsidRDefault="00671E04" w:rsidP="005E3E0E">
            <w:r w:rsidRPr="00665E17">
              <w:t>1,0</w:t>
            </w:r>
          </w:p>
        </w:tc>
        <w:tc>
          <w:tcPr>
            <w:tcW w:w="850" w:type="dxa"/>
            <w:noWrap/>
            <w:hideMark/>
          </w:tcPr>
          <w:p w14:paraId="66E5D354" w14:textId="77777777" w:rsidR="00671E04" w:rsidRPr="00665E17" w:rsidRDefault="00671E04" w:rsidP="005E3E0E">
            <w:r w:rsidRPr="00665E17">
              <w:t>0,9</w:t>
            </w:r>
          </w:p>
        </w:tc>
        <w:tc>
          <w:tcPr>
            <w:tcW w:w="1276" w:type="dxa"/>
            <w:noWrap/>
            <w:hideMark/>
          </w:tcPr>
          <w:p w14:paraId="19E92A17" w14:textId="77777777" w:rsidR="00671E04" w:rsidRPr="00665E17" w:rsidRDefault="00671E04" w:rsidP="005E3E0E">
            <w:r w:rsidRPr="00665E17">
              <w:t>0,86</w:t>
            </w:r>
          </w:p>
        </w:tc>
        <w:tc>
          <w:tcPr>
            <w:tcW w:w="850" w:type="dxa"/>
            <w:noWrap/>
            <w:hideMark/>
          </w:tcPr>
          <w:p w14:paraId="21006F67" w14:textId="77777777" w:rsidR="00671E04" w:rsidRPr="00665E17" w:rsidRDefault="00671E04" w:rsidP="005E3E0E">
            <w:r w:rsidRPr="00665E17">
              <w:t>1,0</w:t>
            </w:r>
          </w:p>
        </w:tc>
        <w:tc>
          <w:tcPr>
            <w:tcW w:w="993" w:type="dxa"/>
            <w:noWrap/>
            <w:hideMark/>
          </w:tcPr>
          <w:p w14:paraId="28BE7AFE" w14:textId="77777777" w:rsidR="00671E04" w:rsidRPr="00665E17" w:rsidRDefault="00671E04" w:rsidP="005E3E0E">
            <w:r w:rsidRPr="00665E17">
              <w:t>1,0</w:t>
            </w:r>
          </w:p>
        </w:tc>
      </w:tr>
      <w:tr w:rsidR="00671E04" w:rsidRPr="00665E17" w14:paraId="17E58335" w14:textId="77777777" w:rsidTr="005E3E0E">
        <w:trPr>
          <w:trHeight w:val="288"/>
        </w:trPr>
        <w:tc>
          <w:tcPr>
            <w:tcW w:w="1271" w:type="dxa"/>
            <w:noWrap/>
            <w:hideMark/>
          </w:tcPr>
          <w:p w14:paraId="29F84F3E" w14:textId="77777777" w:rsidR="00671E04" w:rsidRPr="00665E17" w:rsidRDefault="00671E04" w:rsidP="005E3E0E">
            <w:r w:rsidRPr="00665E17">
              <w:t>0,21</w:t>
            </w:r>
          </w:p>
        </w:tc>
        <w:tc>
          <w:tcPr>
            <w:tcW w:w="851" w:type="dxa"/>
            <w:noWrap/>
            <w:hideMark/>
          </w:tcPr>
          <w:p w14:paraId="3604BEDD" w14:textId="77777777" w:rsidR="00671E04" w:rsidRPr="00665E17" w:rsidRDefault="00671E04" w:rsidP="005E3E0E">
            <w:r w:rsidRPr="00665E17">
              <w:t>1,4</w:t>
            </w:r>
          </w:p>
        </w:tc>
        <w:tc>
          <w:tcPr>
            <w:tcW w:w="945" w:type="dxa"/>
            <w:noWrap/>
            <w:hideMark/>
          </w:tcPr>
          <w:p w14:paraId="6F1AE6BE" w14:textId="77777777" w:rsidR="00671E04" w:rsidRPr="00665E17" w:rsidRDefault="00671E04" w:rsidP="005E3E0E">
            <w:r w:rsidRPr="00665E17">
              <w:t>1,4</w:t>
            </w:r>
          </w:p>
        </w:tc>
        <w:tc>
          <w:tcPr>
            <w:tcW w:w="1323" w:type="dxa"/>
            <w:noWrap/>
            <w:hideMark/>
          </w:tcPr>
          <w:p w14:paraId="76130BA5" w14:textId="77777777" w:rsidR="00671E04" w:rsidRPr="00665E17" w:rsidRDefault="00671E04" w:rsidP="005E3E0E">
            <w:r w:rsidRPr="00665E17">
              <w:t>0,54</w:t>
            </w:r>
          </w:p>
        </w:tc>
        <w:tc>
          <w:tcPr>
            <w:tcW w:w="1134" w:type="dxa"/>
            <w:noWrap/>
            <w:hideMark/>
          </w:tcPr>
          <w:p w14:paraId="53B2A643" w14:textId="77777777" w:rsidR="00671E04" w:rsidRPr="00665E17" w:rsidRDefault="00671E04" w:rsidP="005E3E0E">
            <w:r w:rsidRPr="00665E17">
              <w:t>0,9</w:t>
            </w:r>
          </w:p>
        </w:tc>
        <w:tc>
          <w:tcPr>
            <w:tcW w:w="850" w:type="dxa"/>
            <w:noWrap/>
            <w:hideMark/>
          </w:tcPr>
          <w:p w14:paraId="07A132C8" w14:textId="77777777" w:rsidR="00671E04" w:rsidRPr="00665E17" w:rsidRDefault="00671E04" w:rsidP="005E3E0E">
            <w:r w:rsidRPr="00665E17">
              <w:t>0,9</w:t>
            </w:r>
          </w:p>
        </w:tc>
        <w:tc>
          <w:tcPr>
            <w:tcW w:w="1276" w:type="dxa"/>
            <w:noWrap/>
            <w:hideMark/>
          </w:tcPr>
          <w:p w14:paraId="4E25DF59" w14:textId="77777777" w:rsidR="00671E04" w:rsidRPr="00665E17" w:rsidRDefault="00671E04" w:rsidP="005E3E0E">
            <w:r w:rsidRPr="00665E17">
              <w:t>0,87</w:t>
            </w:r>
          </w:p>
        </w:tc>
        <w:tc>
          <w:tcPr>
            <w:tcW w:w="850" w:type="dxa"/>
            <w:noWrap/>
            <w:hideMark/>
          </w:tcPr>
          <w:p w14:paraId="1DF6381E" w14:textId="77777777" w:rsidR="00671E04" w:rsidRPr="00665E17" w:rsidRDefault="00671E04" w:rsidP="005E3E0E">
            <w:r w:rsidRPr="00665E17">
              <w:t>1,0</w:t>
            </w:r>
          </w:p>
        </w:tc>
        <w:tc>
          <w:tcPr>
            <w:tcW w:w="993" w:type="dxa"/>
            <w:noWrap/>
            <w:hideMark/>
          </w:tcPr>
          <w:p w14:paraId="09D3A820" w14:textId="77777777" w:rsidR="00671E04" w:rsidRPr="00665E17" w:rsidRDefault="00671E04" w:rsidP="005E3E0E">
            <w:r w:rsidRPr="00665E17">
              <w:t>1,0</w:t>
            </w:r>
          </w:p>
        </w:tc>
      </w:tr>
      <w:tr w:rsidR="00671E04" w:rsidRPr="00665E17" w14:paraId="60074E2E" w14:textId="77777777" w:rsidTr="005E3E0E">
        <w:trPr>
          <w:trHeight w:val="288"/>
        </w:trPr>
        <w:tc>
          <w:tcPr>
            <w:tcW w:w="1271" w:type="dxa"/>
            <w:noWrap/>
            <w:hideMark/>
          </w:tcPr>
          <w:p w14:paraId="5AE748D7" w14:textId="77777777" w:rsidR="00671E04" w:rsidRPr="00665E17" w:rsidRDefault="00671E04" w:rsidP="005E3E0E">
            <w:r w:rsidRPr="00665E17">
              <w:t>0,22</w:t>
            </w:r>
          </w:p>
        </w:tc>
        <w:tc>
          <w:tcPr>
            <w:tcW w:w="851" w:type="dxa"/>
            <w:noWrap/>
            <w:hideMark/>
          </w:tcPr>
          <w:p w14:paraId="75E24FF8" w14:textId="77777777" w:rsidR="00671E04" w:rsidRPr="00665E17" w:rsidRDefault="00671E04" w:rsidP="005E3E0E">
            <w:r w:rsidRPr="00665E17">
              <w:t>1,4</w:t>
            </w:r>
          </w:p>
        </w:tc>
        <w:tc>
          <w:tcPr>
            <w:tcW w:w="945" w:type="dxa"/>
            <w:noWrap/>
            <w:hideMark/>
          </w:tcPr>
          <w:p w14:paraId="0622E491" w14:textId="77777777" w:rsidR="00671E04" w:rsidRPr="00665E17" w:rsidRDefault="00671E04" w:rsidP="005E3E0E">
            <w:r w:rsidRPr="00665E17">
              <w:t>1,3</w:t>
            </w:r>
          </w:p>
        </w:tc>
        <w:tc>
          <w:tcPr>
            <w:tcW w:w="1323" w:type="dxa"/>
            <w:noWrap/>
            <w:hideMark/>
          </w:tcPr>
          <w:p w14:paraId="03A751BE" w14:textId="77777777" w:rsidR="00671E04" w:rsidRPr="00665E17" w:rsidRDefault="00671E04" w:rsidP="005E3E0E">
            <w:r w:rsidRPr="00665E17">
              <w:t>0,55</w:t>
            </w:r>
          </w:p>
        </w:tc>
        <w:tc>
          <w:tcPr>
            <w:tcW w:w="1134" w:type="dxa"/>
            <w:noWrap/>
            <w:hideMark/>
          </w:tcPr>
          <w:p w14:paraId="44F788F1" w14:textId="77777777" w:rsidR="00671E04" w:rsidRPr="00665E17" w:rsidRDefault="00671E04" w:rsidP="005E3E0E">
            <w:r w:rsidRPr="00665E17">
              <w:t>0,9</w:t>
            </w:r>
          </w:p>
        </w:tc>
        <w:tc>
          <w:tcPr>
            <w:tcW w:w="850" w:type="dxa"/>
            <w:noWrap/>
            <w:hideMark/>
          </w:tcPr>
          <w:p w14:paraId="674D51C0" w14:textId="77777777" w:rsidR="00671E04" w:rsidRPr="00665E17" w:rsidRDefault="00671E04" w:rsidP="005E3E0E">
            <w:r w:rsidRPr="00665E17">
              <w:t>0,9</w:t>
            </w:r>
          </w:p>
        </w:tc>
        <w:tc>
          <w:tcPr>
            <w:tcW w:w="1276" w:type="dxa"/>
            <w:noWrap/>
            <w:hideMark/>
          </w:tcPr>
          <w:p w14:paraId="1C46288A" w14:textId="77777777" w:rsidR="00671E04" w:rsidRPr="00665E17" w:rsidRDefault="00671E04" w:rsidP="005E3E0E">
            <w:r w:rsidRPr="00665E17">
              <w:t>0,88</w:t>
            </w:r>
          </w:p>
        </w:tc>
        <w:tc>
          <w:tcPr>
            <w:tcW w:w="850" w:type="dxa"/>
            <w:noWrap/>
            <w:hideMark/>
          </w:tcPr>
          <w:p w14:paraId="4A8DFE4A" w14:textId="77777777" w:rsidR="00671E04" w:rsidRPr="00665E17" w:rsidRDefault="00671E04" w:rsidP="005E3E0E">
            <w:r w:rsidRPr="00665E17">
              <w:t>1,0</w:t>
            </w:r>
          </w:p>
        </w:tc>
        <w:tc>
          <w:tcPr>
            <w:tcW w:w="993" w:type="dxa"/>
            <w:noWrap/>
            <w:hideMark/>
          </w:tcPr>
          <w:p w14:paraId="446133A6" w14:textId="77777777" w:rsidR="00671E04" w:rsidRPr="00665E17" w:rsidRDefault="00671E04" w:rsidP="005E3E0E">
            <w:r w:rsidRPr="00665E17">
              <w:t>1,0</w:t>
            </w:r>
          </w:p>
        </w:tc>
      </w:tr>
      <w:tr w:rsidR="00671E04" w:rsidRPr="00665E17" w14:paraId="59E73B0B" w14:textId="77777777" w:rsidTr="005E3E0E">
        <w:trPr>
          <w:trHeight w:val="288"/>
        </w:trPr>
        <w:tc>
          <w:tcPr>
            <w:tcW w:w="1271" w:type="dxa"/>
            <w:noWrap/>
            <w:hideMark/>
          </w:tcPr>
          <w:p w14:paraId="134F239D" w14:textId="77777777" w:rsidR="00671E04" w:rsidRPr="00665E17" w:rsidRDefault="00671E04" w:rsidP="005E3E0E">
            <w:r w:rsidRPr="00665E17">
              <w:t>0,23</w:t>
            </w:r>
          </w:p>
        </w:tc>
        <w:tc>
          <w:tcPr>
            <w:tcW w:w="851" w:type="dxa"/>
            <w:noWrap/>
            <w:hideMark/>
          </w:tcPr>
          <w:p w14:paraId="5E15FCE6" w14:textId="77777777" w:rsidR="00671E04" w:rsidRPr="00665E17" w:rsidRDefault="00671E04" w:rsidP="005E3E0E">
            <w:r w:rsidRPr="00665E17">
              <w:t>1,4</w:t>
            </w:r>
          </w:p>
        </w:tc>
        <w:tc>
          <w:tcPr>
            <w:tcW w:w="945" w:type="dxa"/>
            <w:noWrap/>
            <w:hideMark/>
          </w:tcPr>
          <w:p w14:paraId="0C93EC9C" w14:textId="77777777" w:rsidR="00671E04" w:rsidRPr="00665E17" w:rsidRDefault="00671E04" w:rsidP="005E3E0E">
            <w:r w:rsidRPr="00665E17">
              <w:t>1,3</w:t>
            </w:r>
          </w:p>
        </w:tc>
        <w:tc>
          <w:tcPr>
            <w:tcW w:w="1323" w:type="dxa"/>
            <w:noWrap/>
            <w:hideMark/>
          </w:tcPr>
          <w:p w14:paraId="21E8C31D" w14:textId="77777777" w:rsidR="00671E04" w:rsidRPr="00665E17" w:rsidRDefault="00671E04" w:rsidP="005E3E0E">
            <w:r w:rsidRPr="00665E17">
              <w:t>0,56</w:t>
            </w:r>
          </w:p>
        </w:tc>
        <w:tc>
          <w:tcPr>
            <w:tcW w:w="1134" w:type="dxa"/>
            <w:noWrap/>
            <w:hideMark/>
          </w:tcPr>
          <w:p w14:paraId="7991E9FA" w14:textId="77777777" w:rsidR="00671E04" w:rsidRPr="00665E17" w:rsidRDefault="00671E04" w:rsidP="005E3E0E">
            <w:r w:rsidRPr="00665E17">
              <w:t>0,9</w:t>
            </w:r>
          </w:p>
        </w:tc>
        <w:tc>
          <w:tcPr>
            <w:tcW w:w="850" w:type="dxa"/>
            <w:noWrap/>
            <w:hideMark/>
          </w:tcPr>
          <w:p w14:paraId="6DCA0FBB" w14:textId="77777777" w:rsidR="00671E04" w:rsidRPr="00665E17" w:rsidRDefault="00671E04" w:rsidP="005E3E0E">
            <w:r w:rsidRPr="00665E17">
              <w:t>0,9</w:t>
            </w:r>
          </w:p>
        </w:tc>
        <w:tc>
          <w:tcPr>
            <w:tcW w:w="1276" w:type="dxa"/>
            <w:noWrap/>
            <w:hideMark/>
          </w:tcPr>
          <w:p w14:paraId="7BCA7922" w14:textId="77777777" w:rsidR="00671E04" w:rsidRPr="00665E17" w:rsidRDefault="00671E04" w:rsidP="005E3E0E">
            <w:r w:rsidRPr="00665E17">
              <w:t>0,89</w:t>
            </w:r>
          </w:p>
        </w:tc>
        <w:tc>
          <w:tcPr>
            <w:tcW w:w="850" w:type="dxa"/>
            <w:noWrap/>
            <w:hideMark/>
          </w:tcPr>
          <w:p w14:paraId="21960577" w14:textId="77777777" w:rsidR="00671E04" w:rsidRPr="00665E17" w:rsidRDefault="00671E04" w:rsidP="005E3E0E">
            <w:r w:rsidRPr="00665E17">
              <w:t>1,0</w:t>
            </w:r>
          </w:p>
        </w:tc>
        <w:tc>
          <w:tcPr>
            <w:tcW w:w="993" w:type="dxa"/>
            <w:noWrap/>
            <w:hideMark/>
          </w:tcPr>
          <w:p w14:paraId="135C604E" w14:textId="77777777" w:rsidR="00671E04" w:rsidRPr="00665E17" w:rsidRDefault="00671E04" w:rsidP="005E3E0E">
            <w:r w:rsidRPr="00665E17">
              <w:t>1,0</w:t>
            </w:r>
          </w:p>
        </w:tc>
      </w:tr>
      <w:tr w:rsidR="00671E04" w:rsidRPr="00665E17" w14:paraId="533B4C52" w14:textId="77777777" w:rsidTr="005E3E0E">
        <w:trPr>
          <w:trHeight w:val="288"/>
        </w:trPr>
        <w:tc>
          <w:tcPr>
            <w:tcW w:w="1271" w:type="dxa"/>
            <w:noWrap/>
            <w:hideMark/>
          </w:tcPr>
          <w:p w14:paraId="16D1035E" w14:textId="77777777" w:rsidR="00671E04" w:rsidRPr="00665E17" w:rsidRDefault="00671E04" w:rsidP="005E3E0E">
            <w:r w:rsidRPr="00665E17">
              <w:t>0,24</w:t>
            </w:r>
          </w:p>
        </w:tc>
        <w:tc>
          <w:tcPr>
            <w:tcW w:w="851" w:type="dxa"/>
            <w:noWrap/>
            <w:hideMark/>
          </w:tcPr>
          <w:p w14:paraId="6B7AF5FA" w14:textId="77777777" w:rsidR="00671E04" w:rsidRPr="00665E17" w:rsidRDefault="00671E04" w:rsidP="005E3E0E">
            <w:r w:rsidRPr="00665E17">
              <w:t>1,3</w:t>
            </w:r>
          </w:p>
        </w:tc>
        <w:tc>
          <w:tcPr>
            <w:tcW w:w="945" w:type="dxa"/>
            <w:noWrap/>
            <w:hideMark/>
          </w:tcPr>
          <w:p w14:paraId="673B66F0" w14:textId="77777777" w:rsidR="00671E04" w:rsidRPr="00665E17" w:rsidRDefault="00671E04" w:rsidP="005E3E0E">
            <w:r w:rsidRPr="00665E17">
              <w:t>1,3</w:t>
            </w:r>
          </w:p>
        </w:tc>
        <w:tc>
          <w:tcPr>
            <w:tcW w:w="1323" w:type="dxa"/>
            <w:noWrap/>
            <w:hideMark/>
          </w:tcPr>
          <w:p w14:paraId="6CE8ED69" w14:textId="77777777" w:rsidR="00671E04" w:rsidRPr="00665E17" w:rsidRDefault="00671E04" w:rsidP="005E3E0E">
            <w:r w:rsidRPr="00665E17">
              <w:t>0,57</w:t>
            </w:r>
          </w:p>
        </w:tc>
        <w:tc>
          <w:tcPr>
            <w:tcW w:w="1134" w:type="dxa"/>
            <w:noWrap/>
            <w:hideMark/>
          </w:tcPr>
          <w:p w14:paraId="3EE8C862" w14:textId="77777777" w:rsidR="00671E04" w:rsidRPr="00665E17" w:rsidRDefault="00671E04" w:rsidP="005E3E0E">
            <w:r w:rsidRPr="00665E17">
              <w:t>0,9</w:t>
            </w:r>
          </w:p>
        </w:tc>
        <w:tc>
          <w:tcPr>
            <w:tcW w:w="850" w:type="dxa"/>
            <w:noWrap/>
            <w:hideMark/>
          </w:tcPr>
          <w:p w14:paraId="035C3F88" w14:textId="77777777" w:rsidR="00671E04" w:rsidRPr="00665E17" w:rsidRDefault="00671E04" w:rsidP="005E3E0E">
            <w:r w:rsidRPr="00665E17">
              <w:t>0,9</w:t>
            </w:r>
          </w:p>
        </w:tc>
        <w:tc>
          <w:tcPr>
            <w:tcW w:w="1276" w:type="dxa"/>
            <w:noWrap/>
            <w:hideMark/>
          </w:tcPr>
          <w:p w14:paraId="04FDF56A" w14:textId="77777777" w:rsidR="00671E04" w:rsidRPr="00665E17" w:rsidRDefault="00671E04" w:rsidP="005E3E0E">
            <w:r w:rsidRPr="00665E17">
              <w:t>0,90</w:t>
            </w:r>
          </w:p>
        </w:tc>
        <w:tc>
          <w:tcPr>
            <w:tcW w:w="850" w:type="dxa"/>
            <w:noWrap/>
            <w:hideMark/>
          </w:tcPr>
          <w:p w14:paraId="1DBC8F0B" w14:textId="77777777" w:rsidR="00671E04" w:rsidRPr="00665E17" w:rsidRDefault="00671E04" w:rsidP="005E3E0E">
            <w:r w:rsidRPr="00665E17">
              <w:t>1,0</w:t>
            </w:r>
          </w:p>
        </w:tc>
        <w:tc>
          <w:tcPr>
            <w:tcW w:w="993" w:type="dxa"/>
            <w:noWrap/>
            <w:hideMark/>
          </w:tcPr>
          <w:p w14:paraId="65C860ED" w14:textId="77777777" w:rsidR="00671E04" w:rsidRPr="00665E17" w:rsidRDefault="00671E04" w:rsidP="005E3E0E">
            <w:r w:rsidRPr="00665E17">
              <w:t>1,0</w:t>
            </w:r>
          </w:p>
        </w:tc>
      </w:tr>
      <w:tr w:rsidR="00671E04" w:rsidRPr="00665E17" w14:paraId="78BD4373" w14:textId="77777777" w:rsidTr="005E3E0E">
        <w:trPr>
          <w:trHeight w:val="288"/>
        </w:trPr>
        <w:tc>
          <w:tcPr>
            <w:tcW w:w="1271" w:type="dxa"/>
            <w:noWrap/>
            <w:hideMark/>
          </w:tcPr>
          <w:p w14:paraId="24EBD908" w14:textId="77777777" w:rsidR="00671E04" w:rsidRPr="00665E17" w:rsidRDefault="00671E04" w:rsidP="005E3E0E">
            <w:r w:rsidRPr="00665E17">
              <w:t>0,25</w:t>
            </w:r>
          </w:p>
        </w:tc>
        <w:tc>
          <w:tcPr>
            <w:tcW w:w="851" w:type="dxa"/>
            <w:noWrap/>
            <w:hideMark/>
          </w:tcPr>
          <w:p w14:paraId="06F1C953" w14:textId="77777777" w:rsidR="00671E04" w:rsidRPr="00665E17" w:rsidRDefault="00671E04" w:rsidP="005E3E0E">
            <w:r w:rsidRPr="00665E17">
              <w:t>1,3</w:t>
            </w:r>
          </w:p>
        </w:tc>
        <w:tc>
          <w:tcPr>
            <w:tcW w:w="945" w:type="dxa"/>
            <w:noWrap/>
            <w:hideMark/>
          </w:tcPr>
          <w:p w14:paraId="04C51839" w14:textId="77777777" w:rsidR="00671E04" w:rsidRPr="00665E17" w:rsidRDefault="00671E04" w:rsidP="005E3E0E">
            <w:r w:rsidRPr="00665E17">
              <w:t>1,3</w:t>
            </w:r>
          </w:p>
        </w:tc>
        <w:tc>
          <w:tcPr>
            <w:tcW w:w="1323" w:type="dxa"/>
            <w:noWrap/>
            <w:hideMark/>
          </w:tcPr>
          <w:p w14:paraId="183EF67C" w14:textId="77777777" w:rsidR="00671E04" w:rsidRPr="00665E17" w:rsidRDefault="00671E04" w:rsidP="005E3E0E">
            <w:r w:rsidRPr="00665E17">
              <w:t>0,58</w:t>
            </w:r>
          </w:p>
        </w:tc>
        <w:tc>
          <w:tcPr>
            <w:tcW w:w="1134" w:type="dxa"/>
            <w:noWrap/>
            <w:hideMark/>
          </w:tcPr>
          <w:p w14:paraId="4282BA3B" w14:textId="77777777" w:rsidR="00671E04" w:rsidRPr="00665E17" w:rsidRDefault="00671E04" w:rsidP="005E3E0E">
            <w:r w:rsidRPr="00665E17">
              <w:t>0,9</w:t>
            </w:r>
          </w:p>
        </w:tc>
        <w:tc>
          <w:tcPr>
            <w:tcW w:w="850" w:type="dxa"/>
            <w:noWrap/>
            <w:hideMark/>
          </w:tcPr>
          <w:p w14:paraId="2C2F3257" w14:textId="77777777" w:rsidR="00671E04" w:rsidRPr="00665E17" w:rsidRDefault="00671E04" w:rsidP="005E3E0E">
            <w:r w:rsidRPr="00665E17">
              <w:t>0,9</w:t>
            </w:r>
          </w:p>
        </w:tc>
        <w:tc>
          <w:tcPr>
            <w:tcW w:w="1276" w:type="dxa"/>
            <w:noWrap/>
            <w:hideMark/>
          </w:tcPr>
          <w:p w14:paraId="29AB0355" w14:textId="77777777" w:rsidR="00671E04" w:rsidRPr="00665E17" w:rsidRDefault="00671E04" w:rsidP="005E3E0E">
            <w:r w:rsidRPr="00665E17">
              <w:t>0,91</w:t>
            </w:r>
          </w:p>
        </w:tc>
        <w:tc>
          <w:tcPr>
            <w:tcW w:w="850" w:type="dxa"/>
            <w:noWrap/>
            <w:hideMark/>
          </w:tcPr>
          <w:p w14:paraId="20AB918C" w14:textId="77777777" w:rsidR="00671E04" w:rsidRPr="00665E17" w:rsidRDefault="00671E04" w:rsidP="005E3E0E">
            <w:r w:rsidRPr="00665E17">
              <w:t>1,0</w:t>
            </w:r>
          </w:p>
        </w:tc>
        <w:tc>
          <w:tcPr>
            <w:tcW w:w="993" w:type="dxa"/>
            <w:noWrap/>
            <w:hideMark/>
          </w:tcPr>
          <w:p w14:paraId="70FB6E24" w14:textId="77777777" w:rsidR="00671E04" w:rsidRPr="00665E17" w:rsidRDefault="00671E04" w:rsidP="005E3E0E">
            <w:r w:rsidRPr="00665E17">
              <w:t>1,0</w:t>
            </w:r>
          </w:p>
        </w:tc>
      </w:tr>
      <w:tr w:rsidR="00671E04" w:rsidRPr="00665E17" w14:paraId="552335B0" w14:textId="77777777" w:rsidTr="005E3E0E">
        <w:trPr>
          <w:trHeight w:val="288"/>
        </w:trPr>
        <w:tc>
          <w:tcPr>
            <w:tcW w:w="1271" w:type="dxa"/>
            <w:noWrap/>
            <w:hideMark/>
          </w:tcPr>
          <w:p w14:paraId="0FD19408" w14:textId="77777777" w:rsidR="00671E04" w:rsidRPr="00665E17" w:rsidRDefault="00671E04" w:rsidP="005E3E0E">
            <w:r w:rsidRPr="00665E17">
              <w:t>0,26</w:t>
            </w:r>
          </w:p>
        </w:tc>
        <w:tc>
          <w:tcPr>
            <w:tcW w:w="851" w:type="dxa"/>
            <w:noWrap/>
            <w:hideMark/>
          </w:tcPr>
          <w:p w14:paraId="7628B71E" w14:textId="77777777" w:rsidR="00671E04" w:rsidRPr="00665E17" w:rsidRDefault="00671E04" w:rsidP="005E3E0E">
            <w:r w:rsidRPr="00665E17">
              <w:t>1,3</w:t>
            </w:r>
          </w:p>
        </w:tc>
        <w:tc>
          <w:tcPr>
            <w:tcW w:w="945" w:type="dxa"/>
            <w:noWrap/>
            <w:hideMark/>
          </w:tcPr>
          <w:p w14:paraId="1305ED4B" w14:textId="77777777" w:rsidR="00671E04" w:rsidRPr="00665E17" w:rsidRDefault="00671E04" w:rsidP="005E3E0E">
            <w:r w:rsidRPr="00665E17">
              <w:t>1,2</w:t>
            </w:r>
          </w:p>
        </w:tc>
        <w:tc>
          <w:tcPr>
            <w:tcW w:w="1323" w:type="dxa"/>
            <w:noWrap/>
            <w:hideMark/>
          </w:tcPr>
          <w:p w14:paraId="656CFF3B" w14:textId="77777777" w:rsidR="00671E04" w:rsidRPr="00665E17" w:rsidRDefault="00671E04" w:rsidP="005E3E0E">
            <w:r w:rsidRPr="00665E17">
              <w:t>0,59</w:t>
            </w:r>
          </w:p>
        </w:tc>
        <w:tc>
          <w:tcPr>
            <w:tcW w:w="1134" w:type="dxa"/>
            <w:noWrap/>
            <w:hideMark/>
          </w:tcPr>
          <w:p w14:paraId="218861FD" w14:textId="77777777" w:rsidR="00671E04" w:rsidRPr="00665E17" w:rsidRDefault="00671E04" w:rsidP="005E3E0E">
            <w:r w:rsidRPr="00665E17">
              <w:t>0,9</w:t>
            </w:r>
          </w:p>
        </w:tc>
        <w:tc>
          <w:tcPr>
            <w:tcW w:w="850" w:type="dxa"/>
            <w:noWrap/>
            <w:hideMark/>
          </w:tcPr>
          <w:p w14:paraId="0823DB70" w14:textId="77777777" w:rsidR="00671E04" w:rsidRPr="00665E17" w:rsidRDefault="00671E04" w:rsidP="005E3E0E">
            <w:r w:rsidRPr="00665E17">
              <w:t>0,9</w:t>
            </w:r>
          </w:p>
        </w:tc>
        <w:tc>
          <w:tcPr>
            <w:tcW w:w="1276" w:type="dxa"/>
            <w:noWrap/>
            <w:hideMark/>
          </w:tcPr>
          <w:p w14:paraId="62A617D3" w14:textId="77777777" w:rsidR="00671E04" w:rsidRPr="00665E17" w:rsidRDefault="00671E04" w:rsidP="005E3E0E">
            <w:r w:rsidRPr="00665E17">
              <w:t>0,92</w:t>
            </w:r>
          </w:p>
        </w:tc>
        <w:tc>
          <w:tcPr>
            <w:tcW w:w="850" w:type="dxa"/>
            <w:noWrap/>
            <w:hideMark/>
          </w:tcPr>
          <w:p w14:paraId="18ECE614" w14:textId="77777777" w:rsidR="00671E04" w:rsidRPr="00665E17" w:rsidRDefault="00671E04" w:rsidP="005E3E0E">
            <w:r w:rsidRPr="00665E17">
              <w:t>1,0</w:t>
            </w:r>
          </w:p>
        </w:tc>
        <w:tc>
          <w:tcPr>
            <w:tcW w:w="993" w:type="dxa"/>
            <w:noWrap/>
            <w:hideMark/>
          </w:tcPr>
          <w:p w14:paraId="53433A5F" w14:textId="77777777" w:rsidR="00671E04" w:rsidRPr="00665E17" w:rsidRDefault="00671E04" w:rsidP="005E3E0E">
            <w:r w:rsidRPr="00665E17">
              <w:t>1,0</w:t>
            </w:r>
          </w:p>
        </w:tc>
      </w:tr>
      <w:tr w:rsidR="00671E04" w:rsidRPr="00665E17" w14:paraId="348308B7" w14:textId="77777777" w:rsidTr="005E3E0E">
        <w:trPr>
          <w:trHeight w:val="288"/>
        </w:trPr>
        <w:tc>
          <w:tcPr>
            <w:tcW w:w="1271" w:type="dxa"/>
            <w:noWrap/>
            <w:hideMark/>
          </w:tcPr>
          <w:p w14:paraId="42CF7F59" w14:textId="77777777" w:rsidR="00671E04" w:rsidRPr="00665E17" w:rsidRDefault="00671E04" w:rsidP="005E3E0E">
            <w:r w:rsidRPr="00665E17">
              <w:t>0,27</w:t>
            </w:r>
          </w:p>
        </w:tc>
        <w:tc>
          <w:tcPr>
            <w:tcW w:w="851" w:type="dxa"/>
            <w:noWrap/>
            <w:hideMark/>
          </w:tcPr>
          <w:p w14:paraId="2D554E14" w14:textId="77777777" w:rsidR="00671E04" w:rsidRPr="00665E17" w:rsidRDefault="00671E04" w:rsidP="005E3E0E">
            <w:r w:rsidRPr="00665E17">
              <w:t>1,3</w:t>
            </w:r>
          </w:p>
        </w:tc>
        <w:tc>
          <w:tcPr>
            <w:tcW w:w="945" w:type="dxa"/>
            <w:noWrap/>
            <w:hideMark/>
          </w:tcPr>
          <w:p w14:paraId="3CA11973" w14:textId="77777777" w:rsidR="00671E04" w:rsidRPr="00665E17" w:rsidRDefault="00671E04" w:rsidP="005E3E0E">
            <w:r w:rsidRPr="00665E17">
              <w:t>1,2</w:t>
            </w:r>
          </w:p>
        </w:tc>
        <w:tc>
          <w:tcPr>
            <w:tcW w:w="1323" w:type="dxa"/>
            <w:noWrap/>
            <w:hideMark/>
          </w:tcPr>
          <w:p w14:paraId="0B5A35DC" w14:textId="77777777" w:rsidR="00671E04" w:rsidRPr="00665E17" w:rsidRDefault="00671E04" w:rsidP="005E3E0E">
            <w:r w:rsidRPr="00665E17">
              <w:t>0,60</w:t>
            </w:r>
          </w:p>
        </w:tc>
        <w:tc>
          <w:tcPr>
            <w:tcW w:w="1134" w:type="dxa"/>
            <w:noWrap/>
            <w:hideMark/>
          </w:tcPr>
          <w:p w14:paraId="1ED0EDAC" w14:textId="77777777" w:rsidR="00671E04" w:rsidRPr="00665E17" w:rsidRDefault="00671E04" w:rsidP="005E3E0E">
            <w:r w:rsidRPr="00665E17">
              <w:t>0,9</w:t>
            </w:r>
          </w:p>
        </w:tc>
        <w:tc>
          <w:tcPr>
            <w:tcW w:w="850" w:type="dxa"/>
            <w:noWrap/>
            <w:hideMark/>
          </w:tcPr>
          <w:p w14:paraId="503AB487" w14:textId="77777777" w:rsidR="00671E04" w:rsidRPr="00665E17" w:rsidRDefault="00671E04" w:rsidP="005E3E0E">
            <w:r w:rsidRPr="00665E17">
              <w:t>0,9</w:t>
            </w:r>
          </w:p>
        </w:tc>
        <w:tc>
          <w:tcPr>
            <w:tcW w:w="1276" w:type="dxa"/>
            <w:noWrap/>
            <w:hideMark/>
          </w:tcPr>
          <w:p w14:paraId="772C7F19" w14:textId="77777777" w:rsidR="00671E04" w:rsidRPr="00665E17" w:rsidRDefault="00671E04" w:rsidP="005E3E0E">
            <w:r w:rsidRPr="00665E17">
              <w:t>0,93</w:t>
            </w:r>
          </w:p>
        </w:tc>
        <w:tc>
          <w:tcPr>
            <w:tcW w:w="850" w:type="dxa"/>
            <w:noWrap/>
            <w:hideMark/>
          </w:tcPr>
          <w:p w14:paraId="0114DD0B" w14:textId="77777777" w:rsidR="00671E04" w:rsidRPr="00665E17" w:rsidRDefault="00671E04" w:rsidP="005E3E0E">
            <w:r w:rsidRPr="00665E17">
              <w:t>1,0</w:t>
            </w:r>
          </w:p>
        </w:tc>
        <w:tc>
          <w:tcPr>
            <w:tcW w:w="993" w:type="dxa"/>
            <w:noWrap/>
            <w:hideMark/>
          </w:tcPr>
          <w:p w14:paraId="1870A552" w14:textId="77777777" w:rsidR="00671E04" w:rsidRPr="00665E17" w:rsidRDefault="00671E04" w:rsidP="005E3E0E">
            <w:r w:rsidRPr="00665E17">
              <w:t>1,0</w:t>
            </w:r>
          </w:p>
        </w:tc>
      </w:tr>
      <w:tr w:rsidR="00671E04" w:rsidRPr="00665E17" w14:paraId="3CCB30D7" w14:textId="77777777" w:rsidTr="005E3E0E">
        <w:trPr>
          <w:trHeight w:val="288"/>
        </w:trPr>
        <w:tc>
          <w:tcPr>
            <w:tcW w:w="1271" w:type="dxa"/>
            <w:noWrap/>
            <w:hideMark/>
          </w:tcPr>
          <w:p w14:paraId="21F2363A" w14:textId="77777777" w:rsidR="00671E04" w:rsidRPr="00665E17" w:rsidRDefault="00671E04" w:rsidP="005E3E0E">
            <w:r w:rsidRPr="00665E17">
              <w:t>0,28</w:t>
            </w:r>
          </w:p>
        </w:tc>
        <w:tc>
          <w:tcPr>
            <w:tcW w:w="851" w:type="dxa"/>
            <w:noWrap/>
            <w:hideMark/>
          </w:tcPr>
          <w:p w14:paraId="641713D1" w14:textId="77777777" w:rsidR="00671E04" w:rsidRPr="00665E17" w:rsidRDefault="00671E04" w:rsidP="005E3E0E">
            <w:r w:rsidRPr="00665E17">
              <w:t>1,2</w:t>
            </w:r>
          </w:p>
        </w:tc>
        <w:tc>
          <w:tcPr>
            <w:tcW w:w="945" w:type="dxa"/>
            <w:noWrap/>
            <w:hideMark/>
          </w:tcPr>
          <w:p w14:paraId="646018B8" w14:textId="77777777" w:rsidR="00671E04" w:rsidRPr="00665E17" w:rsidRDefault="00671E04" w:rsidP="005E3E0E">
            <w:r w:rsidRPr="00665E17">
              <w:t>1,2</w:t>
            </w:r>
          </w:p>
        </w:tc>
        <w:tc>
          <w:tcPr>
            <w:tcW w:w="1323" w:type="dxa"/>
            <w:noWrap/>
            <w:hideMark/>
          </w:tcPr>
          <w:p w14:paraId="55A140A1" w14:textId="77777777" w:rsidR="00671E04" w:rsidRPr="00665E17" w:rsidRDefault="00671E04" w:rsidP="005E3E0E">
            <w:r w:rsidRPr="00665E17">
              <w:t>0,61</w:t>
            </w:r>
          </w:p>
        </w:tc>
        <w:tc>
          <w:tcPr>
            <w:tcW w:w="1134" w:type="dxa"/>
            <w:noWrap/>
            <w:hideMark/>
          </w:tcPr>
          <w:p w14:paraId="26394F02" w14:textId="77777777" w:rsidR="00671E04" w:rsidRPr="00665E17" w:rsidRDefault="00671E04" w:rsidP="005E3E0E">
            <w:r w:rsidRPr="00665E17">
              <w:t>0,9</w:t>
            </w:r>
          </w:p>
        </w:tc>
        <w:tc>
          <w:tcPr>
            <w:tcW w:w="850" w:type="dxa"/>
            <w:noWrap/>
            <w:hideMark/>
          </w:tcPr>
          <w:p w14:paraId="7F98D67D" w14:textId="77777777" w:rsidR="00671E04" w:rsidRPr="00665E17" w:rsidRDefault="00671E04" w:rsidP="005E3E0E">
            <w:r w:rsidRPr="00665E17">
              <w:t>0,9</w:t>
            </w:r>
          </w:p>
        </w:tc>
        <w:tc>
          <w:tcPr>
            <w:tcW w:w="1276" w:type="dxa"/>
            <w:noWrap/>
            <w:hideMark/>
          </w:tcPr>
          <w:p w14:paraId="256986A7" w14:textId="77777777" w:rsidR="00671E04" w:rsidRPr="00665E17" w:rsidRDefault="00671E04" w:rsidP="005E3E0E">
            <w:r w:rsidRPr="00665E17">
              <w:t>0,94</w:t>
            </w:r>
          </w:p>
        </w:tc>
        <w:tc>
          <w:tcPr>
            <w:tcW w:w="850" w:type="dxa"/>
            <w:noWrap/>
            <w:hideMark/>
          </w:tcPr>
          <w:p w14:paraId="5C5F7747" w14:textId="77777777" w:rsidR="00671E04" w:rsidRPr="00665E17" w:rsidRDefault="00671E04" w:rsidP="005E3E0E">
            <w:r w:rsidRPr="00665E17">
              <w:t>1,0</w:t>
            </w:r>
          </w:p>
        </w:tc>
        <w:tc>
          <w:tcPr>
            <w:tcW w:w="993" w:type="dxa"/>
            <w:noWrap/>
            <w:hideMark/>
          </w:tcPr>
          <w:p w14:paraId="556FCAFD" w14:textId="77777777" w:rsidR="00671E04" w:rsidRPr="00665E17" w:rsidRDefault="00671E04" w:rsidP="005E3E0E">
            <w:r w:rsidRPr="00665E17">
              <w:t>1,0</w:t>
            </w:r>
          </w:p>
        </w:tc>
      </w:tr>
      <w:tr w:rsidR="00671E04" w:rsidRPr="00665E17" w14:paraId="5E48FE03" w14:textId="77777777" w:rsidTr="005E3E0E">
        <w:trPr>
          <w:trHeight w:val="288"/>
        </w:trPr>
        <w:tc>
          <w:tcPr>
            <w:tcW w:w="1271" w:type="dxa"/>
            <w:noWrap/>
            <w:hideMark/>
          </w:tcPr>
          <w:p w14:paraId="5A1D7548" w14:textId="77777777" w:rsidR="00671E04" w:rsidRPr="00665E17" w:rsidRDefault="00671E04" w:rsidP="005E3E0E">
            <w:r w:rsidRPr="00665E17">
              <w:t>0,29</w:t>
            </w:r>
          </w:p>
        </w:tc>
        <w:tc>
          <w:tcPr>
            <w:tcW w:w="851" w:type="dxa"/>
            <w:noWrap/>
            <w:hideMark/>
          </w:tcPr>
          <w:p w14:paraId="37292871" w14:textId="77777777" w:rsidR="00671E04" w:rsidRPr="00665E17" w:rsidRDefault="00671E04" w:rsidP="005E3E0E">
            <w:r w:rsidRPr="00665E17">
              <w:t>1,2</w:t>
            </w:r>
          </w:p>
        </w:tc>
        <w:tc>
          <w:tcPr>
            <w:tcW w:w="945" w:type="dxa"/>
            <w:noWrap/>
            <w:hideMark/>
          </w:tcPr>
          <w:p w14:paraId="4101565C" w14:textId="77777777" w:rsidR="00671E04" w:rsidRPr="00665E17" w:rsidRDefault="00671E04" w:rsidP="005E3E0E">
            <w:r w:rsidRPr="00665E17">
              <w:t>1,2</w:t>
            </w:r>
          </w:p>
        </w:tc>
        <w:tc>
          <w:tcPr>
            <w:tcW w:w="1323" w:type="dxa"/>
            <w:noWrap/>
            <w:hideMark/>
          </w:tcPr>
          <w:p w14:paraId="6B5AE30F" w14:textId="77777777" w:rsidR="00671E04" w:rsidRPr="00665E17" w:rsidRDefault="00671E04" w:rsidP="005E3E0E">
            <w:r w:rsidRPr="00665E17">
              <w:t>0,62</w:t>
            </w:r>
          </w:p>
        </w:tc>
        <w:tc>
          <w:tcPr>
            <w:tcW w:w="1134" w:type="dxa"/>
            <w:noWrap/>
            <w:hideMark/>
          </w:tcPr>
          <w:p w14:paraId="18C595E9" w14:textId="77777777" w:rsidR="00671E04" w:rsidRPr="00665E17" w:rsidRDefault="00671E04" w:rsidP="005E3E0E">
            <w:r w:rsidRPr="00665E17">
              <w:t>0,9</w:t>
            </w:r>
          </w:p>
        </w:tc>
        <w:tc>
          <w:tcPr>
            <w:tcW w:w="850" w:type="dxa"/>
            <w:noWrap/>
            <w:hideMark/>
          </w:tcPr>
          <w:p w14:paraId="6F14CF01" w14:textId="77777777" w:rsidR="00671E04" w:rsidRPr="00665E17" w:rsidRDefault="00671E04" w:rsidP="005E3E0E">
            <w:r w:rsidRPr="00665E17">
              <w:t>0,9</w:t>
            </w:r>
          </w:p>
        </w:tc>
        <w:tc>
          <w:tcPr>
            <w:tcW w:w="1276" w:type="dxa"/>
            <w:noWrap/>
            <w:hideMark/>
          </w:tcPr>
          <w:p w14:paraId="0C563E85" w14:textId="77777777" w:rsidR="00671E04" w:rsidRPr="00665E17" w:rsidRDefault="00671E04" w:rsidP="005E3E0E">
            <w:r w:rsidRPr="00665E17">
              <w:t>0,95</w:t>
            </w:r>
          </w:p>
        </w:tc>
        <w:tc>
          <w:tcPr>
            <w:tcW w:w="850" w:type="dxa"/>
            <w:noWrap/>
            <w:hideMark/>
          </w:tcPr>
          <w:p w14:paraId="63A9302F" w14:textId="77777777" w:rsidR="00671E04" w:rsidRPr="00665E17" w:rsidRDefault="00671E04" w:rsidP="005E3E0E">
            <w:r w:rsidRPr="00665E17">
              <w:t>1,0</w:t>
            </w:r>
          </w:p>
        </w:tc>
        <w:tc>
          <w:tcPr>
            <w:tcW w:w="993" w:type="dxa"/>
            <w:noWrap/>
            <w:hideMark/>
          </w:tcPr>
          <w:p w14:paraId="6CAA59EE" w14:textId="77777777" w:rsidR="00671E04" w:rsidRPr="00665E17" w:rsidRDefault="00671E04" w:rsidP="005E3E0E">
            <w:r w:rsidRPr="00665E17">
              <w:t>1,0</w:t>
            </w:r>
          </w:p>
        </w:tc>
      </w:tr>
      <w:tr w:rsidR="00671E04" w:rsidRPr="00665E17" w14:paraId="51B3F414" w14:textId="77777777" w:rsidTr="005E3E0E">
        <w:trPr>
          <w:trHeight w:val="288"/>
        </w:trPr>
        <w:tc>
          <w:tcPr>
            <w:tcW w:w="1271" w:type="dxa"/>
            <w:noWrap/>
            <w:hideMark/>
          </w:tcPr>
          <w:p w14:paraId="3145B15A" w14:textId="77777777" w:rsidR="00671E04" w:rsidRPr="00665E17" w:rsidRDefault="00671E04" w:rsidP="005E3E0E">
            <w:r w:rsidRPr="00665E17">
              <w:t>0,30</w:t>
            </w:r>
          </w:p>
        </w:tc>
        <w:tc>
          <w:tcPr>
            <w:tcW w:w="851" w:type="dxa"/>
            <w:noWrap/>
            <w:hideMark/>
          </w:tcPr>
          <w:p w14:paraId="59B191A0" w14:textId="77777777" w:rsidR="00671E04" w:rsidRPr="00665E17" w:rsidRDefault="00671E04" w:rsidP="005E3E0E">
            <w:r w:rsidRPr="00665E17">
              <w:t>1,2</w:t>
            </w:r>
          </w:p>
        </w:tc>
        <w:tc>
          <w:tcPr>
            <w:tcW w:w="945" w:type="dxa"/>
            <w:noWrap/>
            <w:hideMark/>
          </w:tcPr>
          <w:p w14:paraId="0C2C8F5B" w14:textId="77777777" w:rsidR="00671E04" w:rsidRPr="00665E17" w:rsidRDefault="00671E04" w:rsidP="005E3E0E">
            <w:r w:rsidRPr="00665E17">
              <w:t>1,2</w:t>
            </w:r>
          </w:p>
        </w:tc>
        <w:tc>
          <w:tcPr>
            <w:tcW w:w="1323" w:type="dxa"/>
            <w:noWrap/>
            <w:hideMark/>
          </w:tcPr>
          <w:p w14:paraId="24843C93" w14:textId="77777777" w:rsidR="00671E04" w:rsidRPr="00665E17" w:rsidRDefault="00671E04" w:rsidP="005E3E0E">
            <w:r w:rsidRPr="00665E17">
              <w:t>0,63</w:t>
            </w:r>
          </w:p>
        </w:tc>
        <w:tc>
          <w:tcPr>
            <w:tcW w:w="1134" w:type="dxa"/>
            <w:noWrap/>
            <w:hideMark/>
          </w:tcPr>
          <w:p w14:paraId="001494D2" w14:textId="77777777" w:rsidR="00671E04" w:rsidRPr="00665E17" w:rsidRDefault="00671E04" w:rsidP="005E3E0E">
            <w:r w:rsidRPr="00665E17">
              <w:t>0,9</w:t>
            </w:r>
          </w:p>
        </w:tc>
        <w:tc>
          <w:tcPr>
            <w:tcW w:w="850" w:type="dxa"/>
            <w:noWrap/>
            <w:hideMark/>
          </w:tcPr>
          <w:p w14:paraId="309DDF5B" w14:textId="77777777" w:rsidR="00671E04" w:rsidRPr="00665E17" w:rsidRDefault="00671E04" w:rsidP="005E3E0E">
            <w:r w:rsidRPr="00665E17">
              <w:t>0,9</w:t>
            </w:r>
          </w:p>
        </w:tc>
        <w:tc>
          <w:tcPr>
            <w:tcW w:w="1276" w:type="dxa"/>
            <w:noWrap/>
            <w:hideMark/>
          </w:tcPr>
          <w:p w14:paraId="338E8033" w14:textId="77777777" w:rsidR="00671E04" w:rsidRPr="00665E17" w:rsidRDefault="00671E04" w:rsidP="005E3E0E">
            <w:r w:rsidRPr="00665E17">
              <w:t>0,96</w:t>
            </w:r>
          </w:p>
        </w:tc>
        <w:tc>
          <w:tcPr>
            <w:tcW w:w="850" w:type="dxa"/>
            <w:noWrap/>
            <w:hideMark/>
          </w:tcPr>
          <w:p w14:paraId="7CD8F958" w14:textId="77777777" w:rsidR="00671E04" w:rsidRPr="00665E17" w:rsidRDefault="00671E04" w:rsidP="005E3E0E">
            <w:r w:rsidRPr="00665E17">
              <w:t>1,0</w:t>
            </w:r>
          </w:p>
        </w:tc>
        <w:tc>
          <w:tcPr>
            <w:tcW w:w="993" w:type="dxa"/>
            <w:noWrap/>
            <w:hideMark/>
          </w:tcPr>
          <w:p w14:paraId="2AE2967D" w14:textId="77777777" w:rsidR="00671E04" w:rsidRPr="00665E17" w:rsidRDefault="00671E04" w:rsidP="005E3E0E">
            <w:r w:rsidRPr="00665E17">
              <w:t>1,0</w:t>
            </w:r>
          </w:p>
        </w:tc>
      </w:tr>
      <w:tr w:rsidR="00671E04" w:rsidRPr="00665E17" w14:paraId="01AA6459" w14:textId="77777777" w:rsidTr="005E3E0E">
        <w:trPr>
          <w:trHeight w:val="288"/>
        </w:trPr>
        <w:tc>
          <w:tcPr>
            <w:tcW w:w="1271" w:type="dxa"/>
            <w:noWrap/>
            <w:hideMark/>
          </w:tcPr>
          <w:p w14:paraId="7FA785B8" w14:textId="77777777" w:rsidR="00671E04" w:rsidRPr="00665E17" w:rsidRDefault="00671E04" w:rsidP="005E3E0E">
            <w:r w:rsidRPr="00665E17">
              <w:t>0,31</w:t>
            </w:r>
          </w:p>
        </w:tc>
        <w:tc>
          <w:tcPr>
            <w:tcW w:w="851" w:type="dxa"/>
            <w:noWrap/>
            <w:hideMark/>
          </w:tcPr>
          <w:p w14:paraId="58C1D79B" w14:textId="77777777" w:rsidR="00671E04" w:rsidRPr="00665E17" w:rsidRDefault="00671E04" w:rsidP="005E3E0E">
            <w:r w:rsidRPr="00665E17">
              <w:t>1,2</w:t>
            </w:r>
          </w:p>
        </w:tc>
        <w:tc>
          <w:tcPr>
            <w:tcW w:w="945" w:type="dxa"/>
            <w:noWrap/>
            <w:hideMark/>
          </w:tcPr>
          <w:p w14:paraId="1F794794" w14:textId="77777777" w:rsidR="00671E04" w:rsidRPr="00665E17" w:rsidRDefault="00671E04" w:rsidP="005E3E0E">
            <w:r w:rsidRPr="00665E17">
              <w:t>1,2</w:t>
            </w:r>
          </w:p>
        </w:tc>
        <w:tc>
          <w:tcPr>
            <w:tcW w:w="1323" w:type="dxa"/>
            <w:noWrap/>
            <w:hideMark/>
          </w:tcPr>
          <w:p w14:paraId="0ABBAC52" w14:textId="77777777" w:rsidR="00671E04" w:rsidRPr="00665E17" w:rsidRDefault="00671E04" w:rsidP="005E3E0E">
            <w:r w:rsidRPr="00665E17">
              <w:t>0,64</w:t>
            </w:r>
          </w:p>
        </w:tc>
        <w:tc>
          <w:tcPr>
            <w:tcW w:w="1134" w:type="dxa"/>
            <w:noWrap/>
            <w:hideMark/>
          </w:tcPr>
          <w:p w14:paraId="5CCE7811" w14:textId="77777777" w:rsidR="00671E04" w:rsidRPr="00665E17" w:rsidRDefault="00671E04" w:rsidP="005E3E0E">
            <w:r w:rsidRPr="00665E17">
              <w:t>0,9</w:t>
            </w:r>
          </w:p>
        </w:tc>
        <w:tc>
          <w:tcPr>
            <w:tcW w:w="850" w:type="dxa"/>
            <w:noWrap/>
            <w:hideMark/>
          </w:tcPr>
          <w:p w14:paraId="77E0F971" w14:textId="77777777" w:rsidR="00671E04" w:rsidRPr="00665E17" w:rsidRDefault="00671E04" w:rsidP="005E3E0E">
            <w:r w:rsidRPr="00665E17">
              <w:t>0,9</w:t>
            </w:r>
          </w:p>
        </w:tc>
        <w:tc>
          <w:tcPr>
            <w:tcW w:w="1276" w:type="dxa"/>
            <w:noWrap/>
            <w:hideMark/>
          </w:tcPr>
          <w:p w14:paraId="0CCE5904" w14:textId="77777777" w:rsidR="00671E04" w:rsidRPr="00665E17" w:rsidRDefault="00671E04" w:rsidP="005E3E0E">
            <w:r w:rsidRPr="00665E17">
              <w:t>0,97</w:t>
            </w:r>
          </w:p>
        </w:tc>
        <w:tc>
          <w:tcPr>
            <w:tcW w:w="850" w:type="dxa"/>
            <w:noWrap/>
            <w:hideMark/>
          </w:tcPr>
          <w:p w14:paraId="6339B6C2" w14:textId="77777777" w:rsidR="00671E04" w:rsidRPr="00665E17" w:rsidRDefault="00671E04" w:rsidP="005E3E0E">
            <w:r w:rsidRPr="00665E17">
              <w:t>1,0</w:t>
            </w:r>
          </w:p>
        </w:tc>
        <w:tc>
          <w:tcPr>
            <w:tcW w:w="993" w:type="dxa"/>
            <w:noWrap/>
            <w:hideMark/>
          </w:tcPr>
          <w:p w14:paraId="3825152E" w14:textId="77777777" w:rsidR="00671E04" w:rsidRPr="00665E17" w:rsidRDefault="00671E04" w:rsidP="005E3E0E">
            <w:r w:rsidRPr="00665E17">
              <w:t>1,0</w:t>
            </w:r>
          </w:p>
        </w:tc>
      </w:tr>
      <w:tr w:rsidR="00671E04" w:rsidRPr="00665E17" w14:paraId="7A010690" w14:textId="77777777" w:rsidTr="005E3E0E">
        <w:trPr>
          <w:trHeight w:val="288"/>
        </w:trPr>
        <w:tc>
          <w:tcPr>
            <w:tcW w:w="1271" w:type="dxa"/>
            <w:noWrap/>
            <w:hideMark/>
          </w:tcPr>
          <w:p w14:paraId="00D86D9F" w14:textId="77777777" w:rsidR="00671E04" w:rsidRPr="00665E17" w:rsidRDefault="00671E04" w:rsidP="005E3E0E">
            <w:r w:rsidRPr="00665E17">
              <w:t>0,32</w:t>
            </w:r>
          </w:p>
        </w:tc>
        <w:tc>
          <w:tcPr>
            <w:tcW w:w="851" w:type="dxa"/>
            <w:noWrap/>
            <w:hideMark/>
          </w:tcPr>
          <w:p w14:paraId="09F22497" w14:textId="77777777" w:rsidR="00671E04" w:rsidRPr="00665E17" w:rsidRDefault="00671E04" w:rsidP="005E3E0E">
            <w:r w:rsidRPr="00665E17">
              <w:t>1,2</w:t>
            </w:r>
          </w:p>
        </w:tc>
        <w:tc>
          <w:tcPr>
            <w:tcW w:w="945" w:type="dxa"/>
            <w:noWrap/>
            <w:hideMark/>
          </w:tcPr>
          <w:p w14:paraId="29726554" w14:textId="77777777" w:rsidR="00671E04" w:rsidRPr="00665E17" w:rsidRDefault="00671E04" w:rsidP="005E3E0E">
            <w:r w:rsidRPr="00665E17">
              <w:t>1,1</w:t>
            </w:r>
          </w:p>
        </w:tc>
        <w:tc>
          <w:tcPr>
            <w:tcW w:w="1323" w:type="dxa"/>
            <w:noWrap/>
            <w:hideMark/>
          </w:tcPr>
          <w:p w14:paraId="24A6223D" w14:textId="77777777" w:rsidR="00671E04" w:rsidRPr="00665E17" w:rsidRDefault="00671E04" w:rsidP="005E3E0E">
            <w:r w:rsidRPr="00665E17">
              <w:t>0,65</w:t>
            </w:r>
          </w:p>
        </w:tc>
        <w:tc>
          <w:tcPr>
            <w:tcW w:w="1134" w:type="dxa"/>
            <w:noWrap/>
            <w:hideMark/>
          </w:tcPr>
          <w:p w14:paraId="147C383C" w14:textId="77777777" w:rsidR="00671E04" w:rsidRPr="00665E17" w:rsidRDefault="00671E04" w:rsidP="005E3E0E">
            <w:r w:rsidRPr="00665E17">
              <w:t>0,9</w:t>
            </w:r>
          </w:p>
        </w:tc>
        <w:tc>
          <w:tcPr>
            <w:tcW w:w="850" w:type="dxa"/>
            <w:noWrap/>
            <w:hideMark/>
          </w:tcPr>
          <w:p w14:paraId="7C860081" w14:textId="77777777" w:rsidR="00671E04" w:rsidRPr="00665E17" w:rsidRDefault="00671E04" w:rsidP="005E3E0E">
            <w:r w:rsidRPr="00665E17">
              <w:t>0,9</w:t>
            </w:r>
          </w:p>
        </w:tc>
        <w:tc>
          <w:tcPr>
            <w:tcW w:w="1276" w:type="dxa"/>
            <w:noWrap/>
            <w:hideMark/>
          </w:tcPr>
          <w:p w14:paraId="3BCE433C" w14:textId="77777777" w:rsidR="00671E04" w:rsidRPr="00665E17" w:rsidRDefault="00671E04" w:rsidP="005E3E0E">
            <w:r w:rsidRPr="00665E17">
              <w:t>0,98</w:t>
            </w:r>
          </w:p>
        </w:tc>
        <w:tc>
          <w:tcPr>
            <w:tcW w:w="850" w:type="dxa"/>
            <w:noWrap/>
            <w:hideMark/>
          </w:tcPr>
          <w:p w14:paraId="72F61DB3" w14:textId="77777777" w:rsidR="00671E04" w:rsidRPr="00665E17" w:rsidRDefault="00671E04" w:rsidP="005E3E0E">
            <w:r w:rsidRPr="00665E17">
              <w:t>1,0</w:t>
            </w:r>
          </w:p>
        </w:tc>
        <w:tc>
          <w:tcPr>
            <w:tcW w:w="993" w:type="dxa"/>
            <w:noWrap/>
            <w:hideMark/>
          </w:tcPr>
          <w:p w14:paraId="66DE521D" w14:textId="77777777" w:rsidR="00671E04" w:rsidRPr="00665E17" w:rsidRDefault="00671E04" w:rsidP="005E3E0E">
            <w:r w:rsidRPr="00665E17">
              <w:t>1,0</w:t>
            </w:r>
          </w:p>
        </w:tc>
      </w:tr>
      <w:tr w:rsidR="00671E04" w:rsidRPr="00665E17" w14:paraId="452DBCBC" w14:textId="77777777" w:rsidTr="005E3E0E">
        <w:trPr>
          <w:trHeight w:val="300"/>
        </w:trPr>
        <w:tc>
          <w:tcPr>
            <w:tcW w:w="1271" w:type="dxa"/>
            <w:noWrap/>
            <w:hideMark/>
          </w:tcPr>
          <w:p w14:paraId="1465AEF6" w14:textId="77777777" w:rsidR="00671E04" w:rsidRPr="00665E17" w:rsidRDefault="00671E04" w:rsidP="005E3E0E">
            <w:r w:rsidRPr="00665E17">
              <w:t>0,33</w:t>
            </w:r>
          </w:p>
        </w:tc>
        <w:tc>
          <w:tcPr>
            <w:tcW w:w="851" w:type="dxa"/>
            <w:noWrap/>
            <w:hideMark/>
          </w:tcPr>
          <w:p w14:paraId="1BF5D588" w14:textId="77777777" w:rsidR="00671E04" w:rsidRPr="00665E17" w:rsidRDefault="00671E04" w:rsidP="005E3E0E">
            <w:r w:rsidRPr="00665E17">
              <w:t>1,2</w:t>
            </w:r>
          </w:p>
        </w:tc>
        <w:tc>
          <w:tcPr>
            <w:tcW w:w="945" w:type="dxa"/>
            <w:noWrap/>
            <w:hideMark/>
          </w:tcPr>
          <w:p w14:paraId="410D84CB" w14:textId="77777777" w:rsidR="00671E04" w:rsidRPr="00665E17" w:rsidRDefault="00671E04" w:rsidP="005E3E0E">
            <w:r w:rsidRPr="00665E17">
              <w:t>1,1</w:t>
            </w:r>
          </w:p>
        </w:tc>
        <w:tc>
          <w:tcPr>
            <w:tcW w:w="1323" w:type="dxa"/>
            <w:noWrap/>
            <w:hideMark/>
          </w:tcPr>
          <w:p w14:paraId="3EAC370A" w14:textId="77777777" w:rsidR="00671E04" w:rsidRPr="00665E17" w:rsidRDefault="00671E04" w:rsidP="005E3E0E">
            <w:r w:rsidRPr="00665E17">
              <w:t>0,66</w:t>
            </w:r>
          </w:p>
        </w:tc>
        <w:tc>
          <w:tcPr>
            <w:tcW w:w="1134" w:type="dxa"/>
            <w:noWrap/>
            <w:hideMark/>
          </w:tcPr>
          <w:p w14:paraId="6FC8458F" w14:textId="77777777" w:rsidR="00671E04" w:rsidRPr="00665E17" w:rsidRDefault="00671E04" w:rsidP="005E3E0E">
            <w:r w:rsidRPr="00665E17">
              <w:t>0,9</w:t>
            </w:r>
          </w:p>
        </w:tc>
        <w:tc>
          <w:tcPr>
            <w:tcW w:w="850" w:type="dxa"/>
            <w:noWrap/>
            <w:hideMark/>
          </w:tcPr>
          <w:p w14:paraId="7121715D" w14:textId="77777777" w:rsidR="00671E04" w:rsidRPr="00665E17" w:rsidRDefault="00671E04" w:rsidP="005E3E0E">
            <w:r w:rsidRPr="00665E17">
              <w:t>0,9</w:t>
            </w:r>
          </w:p>
        </w:tc>
        <w:tc>
          <w:tcPr>
            <w:tcW w:w="1276" w:type="dxa"/>
            <w:noWrap/>
            <w:hideMark/>
          </w:tcPr>
          <w:p w14:paraId="2B06E4B6" w14:textId="77777777" w:rsidR="00671E04" w:rsidRPr="00665E17" w:rsidRDefault="00671E04" w:rsidP="005E3E0E">
            <w:r w:rsidRPr="00665E17">
              <w:t>0,99</w:t>
            </w:r>
          </w:p>
        </w:tc>
        <w:tc>
          <w:tcPr>
            <w:tcW w:w="850" w:type="dxa"/>
            <w:noWrap/>
            <w:hideMark/>
          </w:tcPr>
          <w:p w14:paraId="4280F18F" w14:textId="77777777" w:rsidR="00671E04" w:rsidRPr="00665E17" w:rsidRDefault="00671E04" w:rsidP="005E3E0E">
            <w:r w:rsidRPr="00665E17">
              <w:t>1,0</w:t>
            </w:r>
          </w:p>
        </w:tc>
        <w:tc>
          <w:tcPr>
            <w:tcW w:w="993" w:type="dxa"/>
            <w:noWrap/>
            <w:hideMark/>
          </w:tcPr>
          <w:p w14:paraId="67BFD3D0" w14:textId="77777777" w:rsidR="00671E04" w:rsidRPr="00665E17" w:rsidRDefault="00671E04" w:rsidP="005E3E0E">
            <w:r w:rsidRPr="00665E17">
              <w:t>1,0</w:t>
            </w:r>
          </w:p>
        </w:tc>
      </w:tr>
    </w:tbl>
    <w:p w14:paraId="0852E662" w14:textId="77777777" w:rsidR="00671E04" w:rsidRDefault="00671E04" w:rsidP="00671E04"/>
    <w:p w14:paraId="6F5CEDB4" w14:textId="77777777" w:rsidR="00671E04" w:rsidRDefault="00671E04" w:rsidP="00671E04"/>
    <w:p w14:paraId="75056AA4" w14:textId="77777777" w:rsidR="00F85EB0" w:rsidRPr="00F85EB0" w:rsidRDefault="00F85EB0" w:rsidP="00F85EB0">
      <w:pPr>
        <w:ind w:left="4248" w:firstLine="708"/>
      </w:pPr>
      <w:bookmarkStart w:id="12" w:name="_Hlk104558552"/>
      <w:r w:rsidRPr="00F85EB0">
        <w:lastRenderedPageBreak/>
        <w:t>Lisa 3/1</w:t>
      </w:r>
    </w:p>
    <w:p w14:paraId="6BD8FA94" w14:textId="55CD8FAC" w:rsidR="00F85EB0" w:rsidRPr="00F85EB0" w:rsidRDefault="00F85EB0" w:rsidP="00F85EB0">
      <w:pPr>
        <w:ind w:left="4956"/>
      </w:pPr>
      <w:r w:rsidRPr="00F85EB0">
        <w:t xml:space="preserve">RMK ja </w:t>
      </w:r>
      <w:r w:rsidRPr="00F85EB0">
        <w:fldChar w:fldCharType="begin"/>
      </w:r>
      <w:r w:rsidRPr="00F85EB0">
        <w:instrText xml:space="preserve"> MACROBUTTON  AcceptAllChangesInDoc [Sisesta juriidilise isiku nimi] </w:instrText>
      </w:r>
      <w:r w:rsidRPr="00F85EB0">
        <w:fldChar w:fldCharType="end"/>
      </w:r>
      <w:r w:rsidRPr="00F85EB0">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F85EB0">
            <w:t>[Vali kuupäev]</w:t>
          </w:r>
        </w:sdtContent>
      </w:sdt>
      <w:r w:rsidRPr="00F85EB0">
        <w:t xml:space="preserve"> raie- ja kokkuveoteenuse töövõtu raamlepingu nr </w:t>
      </w:r>
    </w:p>
    <w:p w14:paraId="7E11FA45" w14:textId="77777777" w:rsidR="00F85EB0" w:rsidRPr="00F85EB0" w:rsidRDefault="00F85EB0" w:rsidP="00F85EB0">
      <w:pPr>
        <w:ind w:left="4248" w:firstLine="708"/>
      </w:pPr>
      <w:r w:rsidRPr="00F85EB0">
        <w:t xml:space="preserve">3-2.5.1/ </w:t>
      </w:r>
      <w:r w:rsidRPr="00F85EB0">
        <w:fldChar w:fldCharType="begin"/>
      </w:r>
      <w:r w:rsidRPr="00F85EB0">
        <w:instrText xml:space="preserve"> MACROBUTTON  AcceptAllChangesInDoc [Sisesta number] </w:instrText>
      </w:r>
      <w:r w:rsidRPr="00F85EB0">
        <w:fldChar w:fldCharType="end"/>
      </w:r>
      <w:r w:rsidRPr="00F85EB0">
        <w:t>juurde</w:t>
      </w:r>
      <w:bookmarkEnd w:id="12"/>
    </w:p>
    <w:p w14:paraId="2E6A57BD" w14:textId="77777777" w:rsidR="00671E04" w:rsidRDefault="00671E04" w:rsidP="00671E04"/>
    <w:p w14:paraId="40B4BA50" w14:textId="77777777" w:rsidR="00671E04" w:rsidRDefault="00671E04" w:rsidP="00671E04"/>
    <w:p w14:paraId="42B22BB5" w14:textId="77777777" w:rsidR="00551326" w:rsidRDefault="00671E04" w:rsidP="00671E04">
      <w:pPr>
        <w:rPr>
          <w:b/>
          <w:bCs/>
        </w:rPr>
      </w:pPr>
      <w:r w:rsidRPr="000F2411">
        <w:rPr>
          <w:b/>
          <w:bCs/>
        </w:rPr>
        <w:t>Keskmised kütusekulud kokkuveol</w:t>
      </w:r>
    </w:p>
    <w:p w14:paraId="705C61EE" w14:textId="2A9F7758" w:rsidR="00671E04" w:rsidRPr="000F2411" w:rsidRDefault="00671E04" w:rsidP="00671E04">
      <w:pPr>
        <w:rPr>
          <w:b/>
          <w:bCs/>
        </w:rPr>
      </w:pPr>
      <w:r w:rsidRPr="000F2411">
        <w:rPr>
          <w:b/>
          <w:bCs/>
        </w:rPr>
        <w:tab/>
      </w:r>
      <w:r w:rsidRPr="000F2411">
        <w:rPr>
          <w:b/>
          <w:bCs/>
        </w:rPr>
        <w:tab/>
      </w:r>
    </w:p>
    <w:tbl>
      <w:tblPr>
        <w:tblStyle w:val="Kontuurtabel"/>
        <w:tblW w:w="0" w:type="auto"/>
        <w:tblLook w:val="04A0" w:firstRow="1" w:lastRow="0" w:firstColumn="1" w:lastColumn="0" w:noHBand="0" w:noVBand="1"/>
      </w:tblPr>
      <w:tblGrid>
        <w:gridCol w:w="1668"/>
        <w:gridCol w:w="1457"/>
        <w:gridCol w:w="1611"/>
      </w:tblGrid>
      <w:tr w:rsidR="00671E04" w:rsidRPr="00173E79" w14:paraId="483310DD" w14:textId="77777777" w:rsidTr="00D125C7">
        <w:trPr>
          <w:trHeight w:val="517"/>
        </w:trPr>
        <w:tc>
          <w:tcPr>
            <w:tcW w:w="1668" w:type="dxa"/>
            <w:vMerge w:val="restart"/>
            <w:hideMark/>
          </w:tcPr>
          <w:p w14:paraId="2325E39F" w14:textId="77777777" w:rsidR="00671E04" w:rsidRPr="00173E79" w:rsidRDefault="00671E04" w:rsidP="00D125C7">
            <w:pPr>
              <w:rPr>
                <w:b/>
                <w:bCs/>
              </w:rPr>
            </w:pPr>
            <w:r w:rsidRPr="00173E79">
              <w:rPr>
                <w:b/>
                <w:bCs/>
              </w:rPr>
              <w:t>Kokkuveo kaugus (m)</w:t>
            </w:r>
          </w:p>
        </w:tc>
        <w:tc>
          <w:tcPr>
            <w:tcW w:w="1457" w:type="dxa"/>
            <w:vMerge w:val="restart"/>
            <w:hideMark/>
          </w:tcPr>
          <w:p w14:paraId="7F99FD7C" w14:textId="77777777" w:rsidR="00671E04" w:rsidRPr="00173E79" w:rsidRDefault="00671E04" w:rsidP="00D125C7">
            <w:pPr>
              <w:rPr>
                <w:b/>
                <w:bCs/>
              </w:rPr>
            </w:pPr>
            <w:r w:rsidRPr="00173E79">
              <w:rPr>
                <w:b/>
                <w:bCs/>
              </w:rPr>
              <w:t>LR, RD, TR (l/tm)</w:t>
            </w:r>
          </w:p>
        </w:tc>
        <w:tc>
          <w:tcPr>
            <w:tcW w:w="1611" w:type="dxa"/>
            <w:vMerge w:val="restart"/>
            <w:hideMark/>
          </w:tcPr>
          <w:p w14:paraId="519E7D20" w14:textId="77777777" w:rsidR="00671E04" w:rsidRPr="00173E79" w:rsidRDefault="00671E04" w:rsidP="00D125C7">
            <w:pPr>
              <w:rPr>
                <w:b/>
                <w:bCs/>
              </w:rPr>
            </w:pPr>
            <w:r w:rsidRPr="00173E79">
              <w:rPr>
                <w:b/>
                <w:bCs/>
              </w:rPr>
              <w:t xml:space="preserve">HR, AR, HL, VE, VR, KU, SR (l/tm) </w:t>
            </w:r>
          </w:p>
        </w:tc>
      </w:tr>
      <w:tr w:rsidR="00671E04" w:rsidRPr="00173E79" w14:paraId="234FEAA9" w14:textId="77777777" w:rsidTr="00D125C7">
        <w:trPr>
          <w:trHeight w:val="517"/>
        </w:trPr>
        <w:tc>
          <w:tcPr>
            <w:tcW w:w="1668" w:type="dxa"/>
            <w:vMerge/>
            <w:hideMark/>
          </w:tcPr>
          <w:p w14:paraId="6A1AB8C3" w14:textId="77777777" w:rsidR="00671E04" w:rsidRPr="00173E79" w:rsidRDefault="00671E04" w:rsidP="00D125C7">
            <w:pPr>
              <w:rPr>
                <w:b/>
                <w:bCs/>
              </w:rPr>
            </w:pPr>
          </w:p>
        </w:tc>
        <w:tc>
          <w:tcPr>
            <w:tcW w:w="1457" w:type="dxa"/>
            <w:vMerge/>
            <w:hideMark/>
          </w:tcPr>
          <w:p w14:paraId="1E2EFFD0" w14:textId="77777777" w:rsidR="00671E04" w:rsidRPr="00173E79" w:rsidRDefault="00671E04" w:rsidP="00D125C7">
            <w:pPr>
              <w:rPr>
                <w:b/>
                <w:bCs/>
              </w:rPr>
            </w:pPr>
          </w:p>
        </w:tc>
        <w:tc>
          <w:tcPr>
            <w:tcW w:w="1611" w:type="dxa"/>
            <w:vMerge/>
            <w:hideMark/>
          </w:tcPr>
          <w:p w14:paraId="0C18826B" w14:textId="77777777" w:rsidR="00671E04" w:rsidRPr="00173E79" w:rsidRDefault="00671E04" w:rsidP="00D125C7">
            <w:pPr>
              <w:rPr>
                <w:b/>
                <w:bCs/>
              </w:rPr>
            </w:pPr>
          </w:p>
        </w:tc>
      </w:tr>
      <w:tr w:rsidR="00671E04" w:rsidRPr="00173E79" w14:paraId="6656FECB" w14:textId="77777777" w:rsidTr="00D125C7">
        <w:trPr>
          <w:trHeight w:val="288"/>
        </w:trPr>
        <w:tc>
          <w:tcPr>
            <w:tcW w:w="1668" w:type="dxa"/>
            <w:noWrap/>
            <w:hideMark/>
          </w:tcPr>
          <w:p w14:paraId="4BEA1A2E" w14:textId="77777777" w:rsidR="00671E04" w:rsidRPr="00173E79" w:rsidRDefault="00671E04" w:rsidP="00D125C7">
            <w:r w:rsidRPr="00173E79">
              <w:t>100</w:t>
            </w:r>
          </w:p>
        </w:tc>
        <w:tc>
          <w:tcPr>
            <w:tcW w:w="1457" w:type="dxa"/>
            <w:noWrap/>
            <w:hideMark/>
          </w:tcPr>
          <w:p w14:paraId="6EFB26CF" w14:textId="77777777" w:rsidR="00671E04" w:rsidRPr="00173E79" w:rsidRDefault="00671E04" w:rsidP="00D125C7">
            <w:r w:rsidRPr="00173E79">
              <w:t>0,73</w:t>
            </w:r>
          </w:p>
        </w:tc>
        <w:tc>
          <w:tcPr>
            <w:tcW w:w="1611" w:type="dxa"/>
            <w:noWrap/>
            <w:hideMark/>
          </w:tcPr>
          <w:p w14:paraId="340CB3B5" w14:textId="77777777" w:rsidR="00671E04" w:rsidRPr="00173E79" w:rsidRDefault="00671E04" w:rsidP="00D125C7">
            <w:r w:rsidRPr="00173E79">
              <w:t>0,81</w:t>
            </w:r>
          </w:p>
        </w:tc>
      </w:tr>
      <w:tr w:rsidR="00671E04" w:rsidRPr="00173E79" w14:paraId="2E84C1F0" w14:textId="77777777" w:rsidTr="00D125C7">
        <w:trPr>
          <w:trHeight w:val="288"/>
        </w:trPr>
        <w:tc>
          <w:tcPr>
            <w:tcW w:w="1668" w:type="dxa"/>
            <w:noWrap/>
            <w:hideMark/>
          </w:tcPr>
          <w:p w14:paraId="32799BFF" w14:textId="77777777" w:rsidR="00671E04" w:rsidRPr="00173E79" w:rsidRDefault="00671E04" w:rsidP="00D125C7">
            <w:r w:rsidRPr="00173E79">
              <w:t>200</w:t>
            </w:r>
          </w:p>
        </w:tc>
        <w:tc>
          <w:tcPr>
            <w:tcW w:w="1457" w:type="dxa"/>
            <w:noWrap/>
            <w:hideMark/>
          </w:tcPr>
          <w:p w14:paraId="7E624ED7" w14:textId="77777777" w:rsidR="00671E04" w:rsidRPr="00173E79" w:rsidRDefault="00671E04" w:rsidP="00D125C7">
            <w:r w:rsidRPr="00173E79">
              <w:t>0,78</w:t>
            </w:r>
          </w:p>
        </w:tc>
        <w:tc>
          <w:tcPr>
            <w:tcW w:w="1611" w:type="dxa"/>
            <w:noWrap/>
            <w:hideMark/>
          </w:tcPr>
          <w:p w14:paraId="1C7779B4" w14:textId="77777777" w:rsidR="00671E04" w:rsidRPr="00173E79" w:rsidRDefault="00671E04" w:rsidP="00D125C7">
            <w:r w:rsidRPr="00173E79">
              <w:t>0,90</w:t>
            </w:r>
          </w:p>
        </w:tc>
      </w:tr>
      <w:tr w:rsidR="00671E04" w:rsidRPr="00173E79" w14:paraId="0764D8E0" w14:textId="77777777" w:rsidTr="00D125C7">
        <w:trPr>
          <w:trHeight w:val="288"/>
        </w:trPr>
        <w:tc>
          <w:tcPr>
            <w:tcW w:w="1668" w:type="dxa"/>
            <w:noWrap/>
            <w:hideMark/>
          </w:tcPr>
          <w:p w14:paraId="3610DBF8" w14:textId="77777777" w:rsidR="00671E04" w:rsidRPr="00173E79" w:rsidRDefault="00671E04" w:rsidP="00D125C7">
            <w:r w:rsidRPr="00173E79">
              <w:t>300</w:t>
            </w:r>
          </w:p>
        </w:tc>
        <w:tc>
          <w:tcPr>
            <w:tcW w:w="1457" w:type="dxa"/>
            <w:noWrap/>
            <w:hideMark/>
          </w:tcPr>
          <w:p w14:paraId="3FD39362" w14:textId="77777777" w:rsidR="00671E04" w:rsidRPr="00173E79" w:rsidRDefault="00671E04" w:rsidP="00D125C7">
            <w:r w:rsidRPr="00173E79">
              <w:t>0,84</w:t>
            </w:r>
          </w:p>
        </w:tc>
        <w:tc>
          <w:tcPr>
            <w:tcW w:w="1611" w:type="dxa"/>
            <w:noWrap/>
            <w:hideMark/>
          </w:tcPr>
          <w:p w14:paraId="32C9EBB9" w14:textId="77777777" w:rsidR="00671E04" w:rsidRPr="00173E79" w:rsidRDefault="00671E04" w:rsidP="00D125C7">
            <w:r w:rsidRPr="00173E79">
              <w:t>0,99</w:t>
            </w:r>
          </w:p>
        </w:tc>
      </w:tr>
      <w:tr w:rsidR="00671E04" w:rsidRPr="00173E79" w14:paraId="7B861282" w14:textId="77777777" w:rsidTr="00D125C7">
        <w:trPr>
          <w:trHeight w:val="288"/>
        </w:trPr>
        <w:tc>
          <w:tcPr>
            <w:tcW w:w="1668" w:type="dxa"/>
            <w:noWrap/>
            <w:hideMark/>
          </w:tcPr>
          <w:p w14:paraId="42E0B37C" w14:textId="77777777" w:rsidR="00671E04" w:rsidRPr="00173E79" w:rsidRDefault="00671E04" w:rsidP="00D125C7">
            <w:r w:rsidRPr="00173E79">
              <w:t>400</w:t>
            </w:r>
          </w:p>
        </w:tc>
        <w:tc>
          <w:tcPr>
            <w:tcW w:w="1457" w:type="dxa"/>
            <w:noWrap/>
            <w:hideMark/>
          </w:tcPr>
          <w:p w14:paraId="41527908" w14:textId="77777777" w:rsidR="00671E04" w:rsidRPr="00173E79" w:rsidRDefault="00671E04" w:rsidP="00D125C7">
            <w:r w:rsidRPr="00173E79">
              <w:t>0,90</w:t>
            </w:r>
          </w:p>
        </w:tc>
        <w:tc>
          <w:tcPr>
            <w:tcW w:w="1611" w:type="dxa"/>
            <w:noWrap/>
            <w:hideMark/>
          </w:tcPr>
          <w:p w14:paraId="13FA11B5" w14:textId="77777777" w:rsidR="00671E04" w:rsidRPr="00173E79" w:rsidRDefault="00671E04" w:rsidP="00D125C7">
            <w:r w:rsidRPr="00173E79">
              <w:t>1,08</w:t>
            </w:r>
          </w:p>
        </w:tc>
      </w:tr>
      <w:tr w:rsidR="00671E04" w:rsidRPr="00173E79" w14:paraId="3D8C55AF" w14:textId="77777777" w:rsidTr="00D125C7">
        <w:trPr>
          <w:trHeight w:val="288"/>
        </w:trPr>
        <w:tc>
          <w:tcPr>
            <w:tcW w:w="1668" w:type="dxa"/>
            <w:noWrap/>
            <w:hideMark/>
          </w:tcPr>
          <w:p w14:paraId="6181098C" w14:textId="77777777" w:rsidR="00671E04" w:rsidRPr="00173E79" w:rsidRDefault="00671E04" w:rsidP="00D125C7">
            <w:r w:rsidRPr="00173E79">
              <w:t>500</w:t>
            </w:r>
          </w:p>
        </w:tc>
        <w:tc>
          <w:tcPr>
            <w:tcW w:w="1457" w:type="dxa"/>
            <w:noWrap/>
            <w:hideMark/>
          </w:tcPr>
          <w:p w14:paraId="2E5837AC" w14:textId="77777777" w:rsidR="00671E04" w:rsidRPr="00173E79" w:rsidRDefault="00671E04" w:rsidP="00D125C7">
            <w:r w:rsidRPr="00173E79">
              <w:t>0,96</w:t>
            </w:r>
          </w:p>
        </w:tc>
        <w:tc>
          <w:tcPr>
            <w:tcW w:w="1611" w:type="dxa"/>
            <w:noWrap/>
            <w:hideMark/>
          </w:tcPr>
          <w:p w14:paraId="095C85F9" w14:textId="77777777" w:rsidR="00671E04" w:rsidRPr="00173E79" w:rsidRDefault="00671E04" w:rsidP="00D125C7">
            <w:r w:rsidRPr="00173E79">
              <w:t>1,16</w:t>
            </w:r>
          </w:p>
        </w:tc>
      </w:tr>
      <w:tr w:rsidR="00671E04" w:rsidRPr="00173E79" w14:paraId="15BA3883" w14:textId="77777777" w:rsidTr="00D125C7">
        <w:trPr>
          <w:trHeight w:val="288"/>
        </w:trPr>
        <w:tc>
          <w:tcPr>
            <w:tcW w:w="1668" w:type="dxa"/>
            <w:noWrap/>
            <w:hideMark/>
          </w:tcPr>
          <w:p w14:paraId="4BBFE534" w14:textId="77777777" w:rsidR="00671E04" w:rsidRPr="00173E79" w:rsidRDefault="00671E04" w:rsidP="00D125C7">
            <w:r w:rsidRPr="00173E79">
              <w:t>600</w:t>
            </w:r>
          </w:p>
        </w:tc>
        <w:tc>
          <w:tcPr>
            <w:tcW w:w="1457" w:type="dxa"/>
            <w:noWrap/>
            <w:hideMark/>
          </w:tcPr>
          <w:p w14:paraId="1BC8D26F" w14:textId="77777777" w:rsidR="00671E04" w:rsidRPr="00173E79" w:rsidRDefault="00671E04" w:rsidP="00D125C7">
            <w:r w:rsidRPr="00173E79">
              <w:t>1,02</w:t>
            </w:r>
          </w:p>
        </w:tc>
        <w:tc>
          <w:tcPr>
            <w:tcW w:w="1611" w:type="dxa"/>
            <w:noWrap/>
            <w:hideMark/>
          </w:tcPr>
          <w:p w14:paraId="023DBE4D" w14:textId="77777777" w:rsidR="00671E04" w:rsidRPr="00173E79" w:rsidRDefault="00671E04" w:rsidP="00D125C7">
            <w:r w:rsidRPr="00173E79">
              <w:t>1,25</w:t>
            </w:r>
          </w:p>
        </w:tc>
      </w:tr>
      <w:tr w:rsidR="00671E04" w:rsidRPr="00173E79" w14:paraId="351ECD25" w14:textId="77777777" w:rsidTr="00D125C7">
        <w:trPr>
          <w:trHeight w:val="288"/>
        </w:trPr>
        <w:tc>
          <w:tcPr>
            <w:tcW w:w="1668" w:type="dxa"/>
            <w:noWrap/>
            <w:hideMark/>
          </w:tcPr>
          <w:p w14:paraId="2416B756" w14:textId="77777777" w:rsidR="00671E04" w:rsidRPr="00173E79" w:rsidRDefault="00671E04" w:rsidP="00D125C7">
            <w:r w:rsidRPr="00173E79">
              <w:t>700</w:t>
            </w:r>
          </w:p>
        </w:tc>
        <w:tc>
          <w:tcPr>
            <w:tcW w:w="1457" w:type="dxa"/>
            <w:noWrap/>
            <w:hideMark/>
          </w:tcPr>
          <w:p w14:paraId="16841C23" w14:textId="77777777" w:rsidR="00671E04" w:rsidRPr="00173E79" w:rsidRDefault="00671E04" w:rsidP="00D125C7">
            <w:r w:rsidRPr="00173E79">
              <w:t>1,08</w:t>
            </w:r>
          </w:p>
        </w:tc>
        <w:tc>
          <w:tcPr>
            <w:tcW w:w="1611" w:type="dxa"/>
            <w:noWrap/>
            <w:hideMark/>
          </w:tcPr>
          <w:p w14:paraId="65381F8A" w14:textId="77777777" w:rsidR="00671E04" w:rsidRPr="00173E79" w:rsidRDefault="00671E04" w:rsidP="00D125C7">
            <w:r w:rsidRPr="00173E79">
              <w:t>1,34</w:t>
            </w:r>
          </w:p>
        </w:tc>
      </w:tr>
      <w:tr w:rsidR="00671E04" w:rsidRPr="00173E79" w14:paraId="5600586D" w14:textId="77777777" w:rsidTr="00D125C7">
        <w:trPr>
          <w:trHeight w:val="288"/>
        </w:trPr>
        <w:tc>
          <w:tcPr>
            <w:tcW w:w="1668" w:type="dxa"/>
            <w:noWrap/>
            <w:hideMark/>
          </w:tcPr>
          <w:p w14:paraId="79B0E060" w14:textId="77777777" w:rsidR="00671E04" w:rsidRPr="00173E79" w:rsidRDefault="00671E04" w:rsidP="00D125C7">
            <w:r w:rsidRPr="00173E79">
              <w:t>800</w:t>
            </w:r>
          </w:p>
        </w:tc>
        <w:tc>
          <w:tcPr>
            <w:tcW w:w="1457" w:type="dxa"/>
            <w:noWrap/>
            <w:hideMark/>
          </w:tcPr>
          <w:p w14:paraId="119CBE36" w14:textId="77777777" w:rsidR="00671E04" w:rsidRPr="00173E79" w:rsidRDefault="00671E04" w:rsidP="00D125C7">
            <w:r w:rsidRPr="00173E79">
              <w:t>1,13</w:t>
            </w:r>
          </w:p>
        </w:tc>
        <w:tc>
          <w:tcPr>
            <w:tcW w:w="1611" w:type="dxa"/>
            <w:noWrap/>
            <w:hideMark/>
          </w:tcPr>
          <w:p w14:paraId="4539D07E" w14:textId="77777777" w:rsidR="00671E04" w:rsidRPr="00173E79" w:rsidRDefault="00671E04" w:rsidP="00D125C7">
            <w:r w:rsidRPr="00173E79">
              <w:t>1,43</w:t>
            </w:r>
          </w:p>
        </w:tc>
      </w:tr>
      <w:tr w:rsidR="00671E04" w:rsidRPr="00173E79" w14:paraId="5C8E10F8" w14:textId="77777777" w:rsidTr="00D125C7">
        <w:trPr>
          <w:trHeight w:val="288"/>
        </w:trPr>
        <w:tc>
          <w:tcPr>
            <w:tcW w:w="1668" w:type="dxa"/>
            <w:noWrap/>
            <w:hideMark/>
          </w:tcPr>
          <w:p w14:paraId="664D2197" w14:textId="77777777" w:rsidR="00671E04" w:rsidRPr="00173E79" w:rsidRDefault="00671E04" w:rsidP="00D125C7">
            <w:r w:rsidRPr="00173E79">
              <w:t>900</w:t>
            </w:r>
          </w:p>
        </w:tc>
        <w:tc>
          <w:tcPr>
            <w:tcW w:w="1457" w:type="dxa"/>
            <w:noWrap/>
            <w:hideMark/>
          </w:tcPr>
          <w:p w14:paraId="380E8F73" w14:textId="77777777" w:rsidR="00671E04" w:rsidRPr="00173E79" w:rsidRDefault="00671E04" w:rsidP="00D125C7">
            <w:r w:rsidRPr="00173E79">
              <w:t>1,19</w:t>
            </w:r>
          </w:p>
        </w:tc>
        <w:tc>
          <w:tcPr>
            <w:tcW w:w="1611" w:type="dxa"/>
            <w:noWrap/>
            <w:hideMark/>
          </w:tcPr>
          <w:p w14:paraId="21A1F057" w14:textId="77777777" w:rsidR="00671E04" w:rsidRPr="00173E79" w:rsidRDefault="00671E04" w:rsidP="00D125C7">
            <w:r w:rsidRPr="00173E79">
              <w:t>1,51</w:t>
            </w:r>
          </w:p>
        </w:tc>
      </w:tr>
      <w:tr w:rsidR="00671E04" w:rsidRPr="00173E79" w14:paraId="56A94997" w14:textId="77777777" w:rsidTr="00D125C7">
        <w:trPr>
          <w:trHeight w:val="288"/>
        </w:trPr>
        <w:tc>
          <w:tcPr>
            <w:tcW w:w="1668" w:type="dxa"/>
            <w:noWrap/>
            <w:hideMark/>
          </w:tcPr>
          <w:p w14:paraId="512DF25A" w14:textId="77777777" w:rsidR="00671E04" w:rsidRPr="00173E79" w:rsidRDefault="00671E04" w:rsidP="00D125C7">
            <w:r w:rsidRPr="00173E79">
              <w:t>1000</w:t>
            </w:r>
          </w:p>
        </w:tc>
        <w:tc>
          <w:tcPr>
            <w:tcW w:w="1457" w:type="dxa"/>
            <w:noWrap/>
            <w:hideMark/>
          </w:tcPr>
          <w:p w14:paraId="6AB754FD" w14:textId="77777777" w:rsidR="00671E04" w:rsidRPr="00173E79" w:rsidRDefault="00671E04" w:rsidP="00D125C7">
            <w:r w:rsidRPr="00173E79">
              <w:t>1,25</w:t>
            </w:r>
          </w:p>
        </w:tc>
        <w:tc>
          <w:tcPr>
            <w:tcW w:w="1611" w:type="dxa"/>
            <w:noWrap/>
            <w:hideMark/>
          </w:tcPr>
          <w:p w14:paraId="16445623" w14:textId="77777777" w:rsidR="00671E04" w:rsidRPr="00173E79" w:rsidRDefault="00671E04" w:rsidP="00D125C7">
            <w:r w:rsidRPr="00173E79">
              <w:t>1,60</w:t>
            </w:r>
          </w:p>
        </w:tc>
      </w:tr>
      <w:tr w:rsidR="00671E04" w:rsidRPr="00173E79" w14:paraId="70758FCA" w14:textId="77777777" w:rsidTr="00D125C7">
        <w:trPr>
          <w:trHeight w:val="288"/>
        </w:trPr>
        <w:tc>
          <w:tcPr>
            <w:tcW w:w="1668" w:type="dxa"/>
            <w:noWrap/>
            <w:hideMark/>
          </w:tcPr>
          <w:p w14:paraId="37790DA2" w14:textId="77777777" w:rsidR="00671E04" w:rsidRPr="00173E79" w:rsidRDefault="00671E04" w:rsidP="00D125C7">
            <w:r w:rsidRPr="00173E79">
              <w:t>1100</w:t>
            </w:r>
          </w:p>
        </w:tc>
        <w:tc>
          <w:tcPr>
            <w:tcW w:w="1457" w:type="dxa"/>
            <w:noWrap/>
            <w:hideMark/>
          </w:tcPr>
          <w:p w14:paraId="3A0CC948" w14:textId="77777777" w:rsidR="00671E04" w:rsidRPr="00173E79" w:rsidRDefault="00671E04" w:rsidP="00D125C7">
            <w:r w:rsidRPr="00173E79">
              <w:t>1,31</w:t>
            </w:r>
          </w:p>
        </w:tc>
        <w:tc>
          <w:tcPr>
            <w:tcW w:w="1611" w:type="dxa"/>
            <w:noWrap/>
            <w:hideMark/>
          </w:tcPr>
          <w:p w14:paraId="1792A94C" w14:textId="77777777" w:rsidR="00671E04" w:rsidRPr="00173E79" w:rsidRDefault="00671E04" w:rsidP="00D125C7">
            <w:r w:rsidRPr="00173E79">
              <w:t>1,69</w:t>
            </w:r>
          </w:p>
        </w:tc>
      </w:tr>
      <w:tr w:rsidR="00671E04" w:rsidRPr="00173E79" w14:paraId="106F2299" w14:textId="77777777" w:rsidTr="00D125C7">
        <w:trPr>
          <w:trHeight w:val="288"/>
        </w:trPr>
        <w:tc>
          <w:tcPr>
            <w:tcW w:w="1668" w:type="dxa"/>
            <w:noWrap/>
            <w:hideMark/>
          </w:tcPr>
          <w:p w14:paraId="691A27A6" w14:textId="77777777" w:rsidR="00671E04" w:rsidRPr="00173E79" w:rsidRDefault="00671E04" w:rsidP="00D125C7">
            <w:r w:rsidRPr="00173E79">
              <w:t>1200</w:t>
            </w:r>
          </w:p>
        </w:tc>
        <w:tc>
          <w:tcPr>
            <w:tcW w:w="1457" w:type="dxa"/>
            <w:noWrap/>
            <w:hideMark/>
          </w:tcPr>
          <w:p w14:paraId="2B700178" w14:textId="77777777" w:rsidR="00671E04" w:rsidRPr="00173E79" w:rsidRDefault="00671E04" w:rsidP="00D125C7">
            <w:r w:rsidRPr="00173E79">
              <w:t>1,37</w:t>
            </w:r>
          </w:p>
        </w:tc>
        <w:tc>
          <w:tcPr>
            <w:tcW w:w="1611" w:type="dxa"/>
            <w:noWrap/>
            <w:hideMark/>
          </w:tcPr>
          <w:p w14:paraId="02F51D3B" w14:textId="77777777" w:rsidR="00671E04" w:rsidRPr="00173E79" w:rsidRDefault="00671E04" w:rsidP="00D125C7">
            <w:r w:rsidRPr="00173E79">
              <w:t>1,78</w:t>
            </w:r>
          </w:p>
        </w:tc>
      </w:tr>
      <w:tr w:rsidR="00671E04" w:rsidRPr="00173E79" w14:paraId="573C2FAD" w14:textId="77777777" w:rsidTr="00D125C7">
        <w:trPr>
          <w:trHeight w:val="288"/>
        </w:trPr>
        <w:tc>
          <w:tcPr>
            <w:tcW w:w="1668" w:type="dxa"/>
            <w:noWrap/>
            <w:hideMark/>
          </w:tcPr>
          <w:p w14:paraId="128F09F9" w14:textId="77777777" w:rsidR="00671E04" w:rsidRPr="00173E79" w:rsidRDefault="00671E04" w:rsidP="00D125C7">
            <w:r w:rsidRPr="00173E79">
              <w:t>1300</w:t>
            </w:r>
          </w:p>
        </w:tc>
        <w:tc>
          <w:tcPr>
            <w:tcW w:w="1457" w:type="dxa"/>
            <w:noWrap/>
            <w:hideMark/>
          </w:tcPr>
          <w:p w14:paraId="147E5D64" w14:textId="77777777" w:rsidR="00671E04" w:rsidRPr="00173E79" w:rsidRDefault="00671E04" w:rsidP="00D125C7">
            <w:r w:rsidRPr="00173E79">
              <w:t>1,43</w:t>
            </w:r>
          </w:p>
        </w:tc>
        <w:tc>
          <w:tcPr>
            <w:tcW w:w="1611" w:type="dxa"/>
            <w:noWrap/>
            <w:hideMark/>
          </w:tcPr>
          <w:p w14:paraId="4ED18731" w14:textId="77777777" w:rsidR="00671E04" w:rsidRPr="00173E79" w:rsidRDefault="00671E04" w:rsidP="00D125C7">
            <w:r w:rsidRPr="00173E79">
              <w:t>1,86</w:t>
            </w:r>
          </w:p>
        </w:tc>
      </w:tr>
      <w:tr w:rsidR="00671E04" w:rsidRPr="00173E79" w14:paraId="60B641C0" w14:textId="77777777" w:rsidTr="00D125C7">
        <w:trPr>
          <w:trHeight w:val="288"/>
        </w:trPr>
        <w:tc>
          <w:tcPr>
            <w:tcW w:w="1668" w:type="dxa"/>
            <w:noWrap/>
            <w:hideMark/>
          </w:tcPr>
          <w:p w14:paraId="3AFDE7A0" w14:textId="77777777" w:rsidR="00671E04" w:rsidRPr="00173E79" w:rsidRDefault="00671E04" w:rsidP="00D125C7">
            <w:r w:rsidRPr="00173E79">
              <w:t>1400</w:t>
            </w:r>
          </w:p>
        </w:tc>
        <w:tc>
          <w:tcPr>
            <w:tcW w:w="1457" w:type="dxa"/>
            <w:noWrap/>
            <w:hideMark/>
          </w:tcPr>
          <w:p w14:paraId="39ABAE8E" w14:textId="77777777" w:rsidR="00671E04" w:rsidRPr="00173E79" w:rsidRDefault="00671E04" w:rsidP="00D125C7">
            <w:r w:rsidRPr="00173E79">
              <w:t>1,48</w:t>
            </w:r>
          </w:p>
        </w:tc>
        <w:tc>
          <w:tcPr>
            <w:tcW w:w="1611" w:type="dxa"/>
            <w:noWrap/>
            <w:hideMark/>
          </w:tcPr>
          <w:p w14:paraId="0A5457BA" w14:textId="77777777" w:rsidR="00671E04" w:rsidRPr="00173E79" w:rsidRDefault="00671E04" w:rsidP="00D125C7">
            <w:r w:rsidRPr="00173E79">
              <w:t>1,95</w:t>
            </w:r>
          </w:p>
        </w:tc>
      </w:tr>
      <w:tr w:rsidR="00671E04" w:rsidRPr="00173E79" w14:paraId="1853FC8B" w14:textId="77777777" w:rsidTr="00D125C7">
        <w:trPr>
          <w:trHeight w:val="288"/>
        </w:trPr>
        <w:tc>
          <w:tcPr>
            <w:tcW w:w="1668" w:type="dxa"/>
            <w:noWrap/>
            <w:hideMark/>
          </w:tcPr>
          <w:p w14:paraId="4B055205" w14:textId="77777777" w:rsidR="00671E04" w:rsidRPr="00173E79" w:rsidRDefault="00671E04" w:rsidP="00D125C7">
            <w:r w:rsidRPr="00173E79">
              <w:t>1500</w:t>
            </w:r>
          </w:p>
        </w:tc>
        <w:tc>
          <w:tcPr>
            <w:tcW w:w="1457" w:type="dxa"/>
            <w:noWrap/>
            <w:hideMark/>
          </w:tcPr>
          <w:p w14:paraId="2628598B" w14:textId="77777777" w:rsidR="00671E04" w:rsidRPr="00173E79" w:rsidRDefault="00671E04" w:rsidP="00D125C7">
            <w:r w:rsidRPr="00173E79">
              <w:t>1,54</w:t>
            </w:r>
          </w:p>
        </w:tc>
        <w:tc>
          <w:tcPr>
            <w:tcW w:w="1611" w:type="dxa"/>
            <w:noWrap/>
            <w:hideMark/>
          </w:tcPr>
          <w:p w14:paraId="74FFE729" w14:textId="77777777" w:rsidR="00671E04" w:rsidRPr="00173E79" w:rsidRDefault="00671E04" w:rsidP="00D125C7">
            <w:r w:rsidRPr="00173E79">
              <w:t>2,04</w:t>
            </w:r>
          </w:p>
        </w:tc>
      </w:tr>
      <w:tr w:rsidR="00671E04" w:rsidRPr="00173E79" w14:paraId="7BAC8F34" w14:textId="77777777" w:rsidTr="00D125C7">
        <w:trPr>
          <w:trHeight w:val="288"/>
        </w:trPr>
        <w:tc>
          <w:tcPr>
            <w:tcW w:w="1668" w:type="dxa"/>
            <w:noWrap/>
            <w:hideMark/>
          </w:tcPr>
          <w:p w14:paraId="690C22A8" w14:textId="77777777" w:rsidR="00671E04" w:rsidRPr="00173E79" w:rsidRDefault="00671E04" w:rsidP="00D125C7">
            <w:r w:rsidRPr="00173E79">
              <w:t>1600</w:t>
            </w:r>
          </w:p>
        </w:tc>
        <w:tc>
          <w:tcPr>
            <w:tcW w:w="1457" w:type="dxa"/>
            <w:noWrap/>
            <w:hideMark/>
          </w:tcPr>
          <w:p w14:paraId="119A6FC9" w14:textId="77777777" w:rsidR="00671E04" w:rsidRPr="00173E79" w:rsidRDefault="00671E04" w:rsidP="00D125C7">
            <w:r w:rsidRPr="00173E79">
              <w:t>1,60</w:t>
            </w:r>
          </w:p>
        </w:tc>
        <w:tc>
          <w:tcPr>
            <w:tcW w:w="1611" w:type="dxa"/>
            <w:noWrap/>
            <w:hideMark/>
          </w:tcPr>
          <w:p w14:paraId="6CBF22F2" w14:textId="77777777" w:rsidR="00671E04" w:rsidRPr="00173E79" w:rsidRDefault="00671E04" w:rsidP="00D125C7">
            <w:r w:rsidRPr="00173E79">
              <w:t>2,13</w:t>
            </w:r>
          </w:p>
        </w:tc>
      </w:tr>
      <w:tr w:rsidR="00671E04" w:rsidRPr="00173E79" w14:paraId="75DE76A6" w14:textId="77777777" w:rsidTr="00D125C7">
        <w:trPr>
          <w:trHeight w:val="288"/>
        </w:trPr>
        <w:tc>
          <w:tcPr>
            <w:tcW w:w="1668" w:type="dxa"/>
            <w:noWrap/>
            <w:hideMark/>
          </w:tcPr>
          <w:p w14:paraId="25FEB04F" w14:textId="77777777" w:rsidR="00671E04" w:rsidRPr="00173E79" w:rsidRDefault="00671E04" w:rsidP="00D125C7">
            <w:r w:rsidRPr="00173E79">
              <w:t>1700</w:t>
            </w:r>
          </w:p>
        </w:tc>
        <w:tc>
          <w:tcPr>
            <w:tcW w:w="1457" w:type="dxa"/>
            <w:noWrap/>
            <w:hideMark/>
          </w:tcPr>
          <w:p w14:paraId="36BE8843" w14:textId="77777777" w:rsidR="00671E04" w:rsidRPr="00173E79" w:rsidRDefault="00671E04" w:rsidP="00D125C7">
            <w:r w:rsidRPr="00173E79">
              <w:t>1,66</w:t>
            </w:r>
          </w:p>
        </w:tc>
        <w:tc>
          <w:tcPr>
            <w:tcW w:w="1611" w:type="dxa"/>
            <w:noWrap/>
            <w:hideMark/>
          </w:tcPr>
          <w:p w14:paraId="467E49B5" w14:textId="77777777" w:rsidR="00671E04" w:rsidRPr="00173E79" w:rsidRDefault="00671E04" w:rsidP="00D125C7">
            <w:r w:rsidRPr="00173E79">
              <w:t>2,21</w:t>
            </w:r>
          </w:p>
        </w:tc>
      </w:tr>
      <w:tr w:rsidR="00671E04" w:rsidRPr="00173E79" w14:paraId="0052838E" w14:textId="77777777" w:rsidTr="00D125C7">
        <w:trPr>
          <w:trHeight w:val="288"/>
        </w:trPr>
        <w:tc>
          <w:tcPr>
            <w:tcW w:w="1668" w:type="dxa"/>
            <w:noWrap/>
            <w:hideMark/>
          </w:tcPr>
          <w:p w14:paraId="727AAC99" w14:textId="77777777" w:rsidR="00671E04" w:rsidRPr="00173E79" w:rsidRDefault="00671E04" w:rsidP="00D125C7">
            <w:r w:rsidRPr="00173E79">
              <w:t>1800</w:t>
            </w:r>
          </w:p>
        </w:tc>
        <w:tc>
          <w:tcPr>
            <w:tcW w:w="1457" w:type="dxa"/>
            <w:noWrap/>
            <w:hideMark/>
          </w:tcPr>
          <w:p w14:paraId="673C51CE" w14:textId="77777777" w:rsidR="00671E04" w:rsidRPr="00173E79" w:rsidRDefault="00671E04" w:rsidP="00D125C7">
            <w:r w:rsidRPr="00173E79">
              <w:t>1,72</w:t>
            </w:r>
          </w:p>
        </w:tc>
        <w:tc>
          <w:tcPr>
            <w:tcW w:w="1611" w:type="dxa"/>
            <w:noWrap/>
            <w:hideMark/>
          </w:tcPr>
          <w:p w14:paraId="101B3F27" w14:textId="77777777" w:rsidR="00671E04" w:rsidRPr="00173E79" w:rsidRDefault="00671E04" w:rsidP="00D125C7">
            <w:r w:rsidRPr="00173E79">
              <w:t>2,30</w:t>
            </w:r>
          </w:p>
        </w:tc>
      </w:tr>
      <w:tr w:rsidR="00671E04" w:rsidRPr="00173E79" w14:paraId="68B7A586" w14:textId="77777777" w:rsidTr="00D125C7">
        <w:trPr>
          <w:trHeight w:val="288"/>
        </w:trPr>
        <w:tc>
          <w:tcPr>
            <w:tcW w:w="1668" w:type="dxa"/>
            <w:noWrap/>
            <w:hideMark/>
          </w:tcPr>
          <w:p w14:paraId="788D7D87" w14:textId="77777777" w:rsidR="00671E04" w:rsidRPr="00173E79" w:rsidRDefault="00671E04" w:rsidP="00D125C7">
            <w:r w:rsidRPr="00173E79">
              <w:t>1900</w:t>
            </w:r>
          </w:p>
        </w:tc>
        <w:tc>
          <w:tcPr>
            <w:tcW w:w="1457" w:type="dxa"/>
            <w:noWrap/>
            <w:hideMark/>
          </w:tcPr>
          <w:p w14:paraId="6715A4EB" w14:textId="77777777" w:rsidR="00671E04" w:rsidRPr="00173E79" w:rsidRDefault="00671E04" w:rsidP="00D125C7">
            <w:r w:rsidRPr="00173E79">
              <w:t>1,78</w:t>
            </w:r>
          </w:p>
        </w:tc>
        <w:tc>
          <w:tcPr>
            <w:tcW w:w="1611" w:type="dxa"/>
            <w:noWrap/>
            <w:hideMark/>
          </w:tcPr>
          <w:p w14:paraId="4464C3C8" w14:textId="77777777" w:rsidR="00671E04" w:rsidRPr="00173E79" w:rsidRDefault="00671E04" w:rsidP="00D125C7">
            <w:r w:rsidRPr="00173E79">
              <w:t>2,39</w:t>
            </w:r>
          </w:p>
        </w:tc>
      </w:tr>
      <w:tr w:rsidR="00671E04" w:rsidRPr="00173E79" w14:paraId="7B8B31D2" w14:textId="77777777" w:rsidTr="00D125C7">
        <w:trPr>
          <w:trHeight w:val="288"/>
        </w:trPr>
        <w:tc>
          <w:tcPr>
            <w:tcW w:w="1668" w:type="dxa"/>
            <w:noWrap/>
            <w:hideMark/>
          </w:tcPr>
          <w:p w14:paraId="6855E5A9" w14:textId="77777777" w:rsidR="00671E04" w:rsidRPr="00173E79" w:rsidRDefault="00671E04" w:rsidP="00D125C7">
            <w:r w:rsidRPr="00173E79">
              <w:t>2000</w:t>
            </w:r>
          </w:p>
        </w:tc>
        <w:tc>
          <w:tcPr>
            <w:tcW w:w="1457" w:type="dxa"/>
            <w:noWrap/>
            <w:hideMark/>
          </w:tcPr>
          <w:p w14:paraId="42587862" w14:textId="77777777" w:rsidR="00671E04" w:rsidRPr="00173E79" w:rsidRDefault="00671E04" w:rsidP="00D125C7">
            <w:r w:rsidRPr="00173E79">
              <w:t>1,83</w:t>
            </w:r>
          </w:p>
        </w:tc>
        <w:tc>
          <w:tcPr>
            <w:tcW w:w="1611" w:type="dxa"/>
            <w:noWrap/>
            <w:hideMark/>
          </w:tcPr>
          <w:p w14:paraId="570F2855" w14:textId="77777777" w:rsidR="00671E04" w:rsidRPr="00173E79" w:rsidRDefault="00671E04" w:rsidP="00D125C7">
            <w:r w:rsidRPr="00173E79">
              <w:t>2,48</w:t>
            </w:r>
          </w:p>
        </w:tc>
      </w:tr>
      <w:tr w:rsidR="00671E04" w:rsidRPr="00173E79" w14:paraId="71C15BE6" w14:textId="77777777" w:rsidTr="00D125C7">
        <w:trPr>
          <w:trHeight w:val="288"/>
        </w:trPr>
        <w:tc>
          <w:tcPr>
            <w:tcW w:w="1668" w:type="dxa"/>
            <w:noWrap/>
            <w:hideMark/>
          </w:tcPr>
          <w:p w14:paraId="2603498A" w14:textId="77777777" w:rsidR="00671E04" w:rsidRPr="00173E79" w:rsidRDefault="00671E04" w:rsidP="00D125C7">
            <w:r w:rsidRPr="00173E79">
              <w:t>2100</w:t>
            </w:r>
          </w:p>
        </w:tc>
        <w:tc>
          <w:tcPr>
            <w:tcW w:w="1457" w:type="dxa"/>
            <w:noWrap/>
            <w:hideMark/>
          </w:tcPr>
          <w:p w14:paraId="6728FD89" w14:textId="77777777" w:rsidR="00671E04" w:rsidRPr="00173E79" w:rsidRDefault="00671E04" w:rsidP="00D125C7">
            <w:r w:rsidRPr="00173E79">
              <w:t>1,89</w:t>
            </w:r>
          </w:p>
        </w:tc>
        <w:tc>
          <w:tcPr>
            <w:tcW w:w="1611" w:type="dxa"/>
            <w:noWrap/>
            <w:hideMark/>
          </w:tcPr>
          <w:p w14:paraId="2A9358C6" w14:textId="77777777" w:rsidR="00671E04" w:rsidRPr="00173E79" w:rsidRDefault="00671E04" w:rsidP="00D125C7">
            <w:r w:rsidRPr="00173E79">
              <w:t>2,56</w:t>
            </w:r>
          </w:p>
        </w:tc>
      </w:tr>
      <w:tr w:rsidR="00671E04" w:rsidRPr="00173E79" w14:paraId="1496D0AE" w14:textId="77777777" w:rsidTr="00D125C7">
        <w:trPr>
          <w:trHeight w:val="288"/>
        </w:trPr>
        <w:tc>
          <w:tcPr>
            <w:tcW w:w="1668" w:type="dxa"/>
            <w:noWrap/>
            <w:hideMark/>
          </w:tcPr>
          <w:p w14:paraId="21EF7AB2" w14:textId="77777777" w:rsidR="00671E04" w:rsidRPr="00173E79" w:rsidRDefault="00671E04" w:rsidP="00D125C7">
            <w:r w:rsidRPr="00173E79">
              <w:t>2200</w:t>
            </w:r>
          </w:p>
        </w:tc>
        <w:tc>
          <w:tcPr>
            <w:tcW w:w="1457" w:type="dxa"/>
            <w:noWrap/>
            <w:hideMark/>
          </w:tcPr>
          <w:p w14:paraId="7B42C71E" w14:textId="77777777" w:rsidR="00671E04" w:rsidRPr="00173E79" w:rsidRDefault="00671E04" w:rsidP="00D125C7">
            <w:r w:rsidRPr="00173E79">
              <w:t>1,95</w:t>
            </w:r>
          </w:p>
        </w:tc>
        <w:tc>
          <w:tcPr>
            <w:tcW w:w="1611" w:type="dxa"/>
            <w:noWrap/>
            <w:hideMark/>
          </w:tcPr>
          <w:p w14:paraId="4BDDBC8A" w14:textId="77777777" w:rsidR="00671E04" w:rsidRPr="00173E79" w:rsidRDefault="00671E04" w:rsidP="00D125C7">
            <w:r w:rsidRPr="00173E79">
              <w:t>2,65</w:t>
            </w:r>
          </w:p>
        </w:tc>
      </w:tr>
      <w:tr w:rsidR="00671E04" w:rsidRPr="00173E79" w14:paraId="4EBE679E" w14:textId="77777777" w:rsidTr="00D125C7">
        <w:trPr>
          <w:trHeight w:val="288"/>
        </w:trPr>
        <w:tc>
          <w:tcPr>
            <w:tcW w:w="1668" w:type="dxa"/>
            <w:noWrap/>
            <w:hideMark/>
          </w:tcPr>
          <w:p w14:paraId="78D04ED1" w14:textId="77777777" w:rsidR="00671E04" w:rsidRPr="00173E79" w:rsidRDefault="00671E04" w:rsidP="00D125C7">
            <w:r w:rsidRPr="00173E79">
              <w:t>2300</w:t>
            </w:r>
          </w:p>
        </w:tc>
        <w:tc>
          <w:tcPr>
            <w:tcW w:w="1457" w:type="dxa"/>
            <w:noWrap/>
            <w:hideMark/>
          </w:tcPr>
          <w:p w14:paraId="6A6C9D30" w14:textId="77777777" w:rsidR="00671E04" w:rsidRPr="00173E79" w:rsidRDefault="00671E04" w:rsidP="00D125C7">
            <w:r w:rsidRPr="00173E79">
              <w:t>2,01</w:t>
            </w:r>
          </w:p>
        </w:tc>
        <w:tc>
          <w:tcPr>
            <w:tcW w:w="1611" w:type="dxa"/>
            <w:noWrap/>
            <w:hideMark/>
          </w:tcPr>
          <w:p w14:paraId="63D71E9D" w14:textId="77777777" w:rsidR="00671E04" w:rsidRPr="00173E79" w:rsidRDefault="00671E04" w:rsidP="00D125C7">
            <w:r w:rsidRPr="00173E79">
              <w:t>2,74</w:t>
            </w:r>
          </w:p>
        </w:tc>
      </w:tr>
      <w:tr w:rsidR="00671E04" w:rsidRPr="00173E79" w14:paraId="14C5AF91" w14:textId="77777777" w:rsidTr="00D125C7">
        <w:trPr>
          <w:trHeight w:val="288"/>
        </w:trPr>
        <w:tc>
          <w:tcPr>
            <w:tcW w:w="1668" w:type="dxa"/>
            <w:noWrap/>
            <w:hideMark/>
          </w:tcPr>
          <w:p w14:paraId="7999F887" w14:textId="77777777" w:rsidR="00671E04" w:rsidRPr="00173E79" w:rsidRDefault="00671E04" w:rsidP="00D125C7">
            <w:r w:rsidRPr="00173E79">
              <w:t>2400</w:t>
            </w:r>
          </w:p>
        </w:tc>
        <w:tc>
          <w:tcPr>
            <w:tcW w:w="1457" w:type="dxa"/>
            <w:noWrap/>
            <w:hideMark/>
          </w:tcPr>
          <w:p w14:paraId="22E054F9" w14:textId="77777777" w:rsidR="00671E04" w:rsidRPr="00173E79" w:rsidRDefault="00671E04" w:rsidP="00D125C7">
            <w:r w:rsidRPr="00173E79">
              <w:t>2,07</w:t>
            </w:r>
          </w:p>
        </w:tc>
        <w:tc>
          <w:tcPr>
            <w:tcW w:w="1611" w:type="dxa"/>
            <w:noWrap/>
            <w:hideMark/>
          </w:tcPr>
          <w:p w14:paraId="132886BD" w14:textId="77777777" w:rsidR="00671E04" w:rsidRPr="00173E79" w:rsidRDefault="00671E04" w:rsidP="00D125C7">
            <w:r w:rsidRPr="00173E79">
              <w:t>2,83</w:t>
            </w:r>
          </w:p>
        </w:tc>
      </w:tr>
      <w:tr w:rsidR="00671E04" w:rsidRPr="00173E79" w14:paraId="6AC322C3" w14:textId="77777777" w:rsidTr="00D125C7">
        <w:trPr>
          <w:trHeight w:val="288"/>
        </w:trPr>
        <w:tc>
          <w:tcPr>
            <w:tcW w:w="1668" w:type="dxa"/>
            <w:noWrap/>
            <w:hideMark/>
          </w:tcPr>
          <w:p w14:paraId="7EED1C46" w14:textId="77777777" w:rsidR="00671E04" w:rsidRPr="00173E79" w:rsidRDefault="00671E04" w:rsidP="00D125C7">
            <w:r w:rsidRPr="00173E79">
              <w:t>2500</w:t>
            </w:r>
          </w:p>
        </w:tc>
        <w:tc>
          <w:tcPr>
            <w:tcW w:w="1457" w:type="dxa"/>
            <w:noWrap/>
            <w:hideMark/>
          </w:tcPr>
          <w:p w14:paraId="69629806" w14:textId="77777777" w:rsidR="00671E04" w:rsidRPr="00173E79" w:rsidRDefault="00671E04" w:rsidP="00D125C7">
            <w:r w:rsidRPr="00173E79">
              <w:t>2,13</w:t>
            </w:r>
          </w:p>
        </w:tc>
        <w:tc>
          <w:tcPr>
            <w:tcW w:w="1611" w:type="dxa"/>
            <w:noWrap/>
            <w:hideMark/>
          </w:tcPr>
          <w:p w14:paraId="066EFBEB" w14:textId="77777777" w:rsidR="00671E04" w:rsidRPr="00173E79" w:rsidRDefault="00671E04" w:rsidP="00D125C7">
            <w:r w:rsidRPr="00173E79">
              <w:t>2,91</w:t>
            </w:r>
          </w:p>
        </w:tc>
      </w:tr>
      <w:tr w:rsidR="00671E04" w:rsidRPr="00173E79" w14:paraId="5D66D4D8" w14:textId="77777777" w:rsidTr="00D125C7">
        <w:trPr>
          <w:trHeight w:val="288"/>
        </w:trPr>
        <w:tc>
          <w:tcPr>
            <w:tcW w:w="1668" w:type="dxa"/>
            <w:noWrap/>
            <w:hideMark/>
          </w:tcPr>
          <w:p w14:paraId="5B197C1D" w14:textId="77777777" w:rsidR="00671E04" w:rsidRPr="00173E79" w:rsidRDefault="00671E04" w:rsidP="00D125C7">
            <w:r w:rsidRPr="00173E79">
              <w:t>2600</w:t>
            </w:r>
          </w:p>
        </w:tc>
        <w:tc>
          <w:tcPr>
            <w:tcW w:w="1457" w:type="dxa"/>
            <w:noWrap/>
            <w:hideMark/>
          </w:tcPr>
          <w:p w14:paraId="7BBB463D" w14:textId="77777777" w:rsidR="00671E04" w:rsidRPr="00173E79" w:rsidRDefault="00671E04" w:rsidP="00D125C7">
            <w:r w:rsidRPr="00173E79">
              <w:t>2,18</w:t>
            </w:r>
          </w:p>
        </w:tc>
        <w:tc>
          <w:tcPr>
            <w:tcW w:w="1611" w:type="dxa"/>
            <w:noWrap/>
            <w:hideMark/>
          </w:tcPr>
          <w:p w14:paraId="5A828CF7" w14:textId="77777777" w:rsidR="00671E04" w:rsidRPr="00173E79" w:rsidRDefault="00671E04" w:rsidP="00D125C7">
            <w:r w:rsidRPr="00173E79">
              <w:t>3,00</w:t>
            </w:r>
          </w:p>
        </w:tc>
      </w:tr>
      <w:tr w:rsidR="00671E04" w:rsidRPr="00173E79" w14:paraId="4DCDC735" w14:textId="77777777" w:rsidTr="00D125C7">
        <w:trPr>
          <w:trHeight w:val="288"/>
        </w:trPr>
        <w:tc>
          <w:tcPr>
            <w:tcW w:w="1668" w:type="dxa"/>
            <w:noWrap/>
            <w:hideMark/>
          </w:tcPr>
          <w:p w14:paraId="4D0038A3" w14:textId="77777777" w:rsidR="00671E04" w:rsidRPr="00173E79" w:rsidRDefault="00671E04" w:rsidP="00D125C7">
            <w:r w:rsidRPr="00173E79">
              <w:t>2700</w:t>
            </w:r>
          </w:p>
        </w:tc>
        <w:tc>
          <w:tcPr>
            <w:tcW w:w="1457" w:type="dxa"/>
            <w:noWrap/>
            <w:hideMark/>
          </w:tcPr>
          <w:p w14:paraId="1C899AB6" w14:textId="77777777" w:rsidR="00671E04" w:rsidRPr="00173E79" w:rsidRDefault="00671E04" w:rsidP="00D125C7">
            <w:r w:rsidRPr="00173E79">
              <w:t>2,24</w:t>
            </w:r>
          </w:p>
        </w:tc>
        <w:tc>
          <w:tcPr>
            <w:tcW w:w="1611" w:type="dxa"/>
            <w:noWrap/>
            <w:hideMark/>
          </w:tcPr>
          <w:p w14:paraId="6600F542" w14:textId="77777777" w:rsidR="00671E04" w:rsidRPr="00173E79" w:rsidRDefault="00671E04" w:rsidP="00D125C7">
            <w:r w:rsidRPr="00173E79">
              <w:t>3,09</w:t>
            </w:r>
          </w:p>
        </w:tc>
      </w:tr>
      <w:tr w:rsidR="00671E04" w:rsidRPr="00173E79" w14:paraId="2E1167A8" w14:textId="77777777" w:rsidTr="00D125C7">
        <w:trPr>
          <w:trHeight w:val="288"/>
        </w:trPr>
        <w:tc>
          <w:tcPr>
            <w:tcW w:w="1668" w:type="dxa"/>
            <w:noWrap/>
            <w:hideMark/>
          </w:tcPr>
          <w:p w14:paraId="6A601B1C" w14:textId="77777777" w:rsidR="00671E04" w:rsidRPr="00173E79" w:rsidRDefault="00671E04" w:rsidP="00D125C7">
            <w:r w:rsidRPr="00173E79">
              <w:t>2800</w:t>
            </w:r>
          </w:p>
        </w:tc>
        <w:tc>
          <w:tcPr>
            <w:tcW w:w="1457" w:type="dxa"/>
            <w:noWrap/>
            <w:hideMark/>
          </w:tcPr>
          <w:p w14:paraId="03FCFFBB" w14:textId="77777777" w:rsidR="00671E04" w:rsidRPr="00173E79" w:rsidRDefault="00671E04" w:rsidP="00D125C7">
            <w:r w:rsidRPr="00173E79">
              <w:t>2,30</w:t>
            </w:r>
          </w:p>
        </w:tc>
        <w:tc>
          <w:tcPr>
            <w:tcW w:w="1611" w:type="dxa"/>
            <w:noWrap/>
            <w:hideMark/>
          </w:tcPr>
          <w:p w14:paraId="1BEB5465" w14:textId="77777777" w:rsidR="00671E04" w:rsidRPr="00173E79" w:rsidRDefault="00671E04" w:rsidP="00D125C7">
            <w:r w:rsidRPr="00173E79">
              <w:t>3,18</w:t>
            </w:r>
          </w:p>
        </w:tc>
      </w:tr>
      <w:tr w:rsidR="00671E04" w:rsidRPr="00173E79" w14:paraId="43C0872B" w14:textId="77777777" w:rsidTr="00D125C7">
        <w:trPr>
          <w:trHeight w:val="288"/>
        </w:trPr>
        <w:tc>
          <w:tcPr>
            <w:tcW w:w="1668" w:type="dxa"/>
            <w:noWrap/>
            <w:hideMark/>
          </w:tcPr>
          <w:p w14:paraId="6CC25E03" w14:textId="77777777" w:rsidR="00671E04" w:rsidRPr="00173E79" w:rsidRDefault="00671E04" w:rsidP="00D125C7">
            <w:r w:rsidRPr="00173E79">
              <w:t>2900</w:t>
            </w:r>
          </w:p>
        </w:tc>
        <w:tc>
          <w:tcPr>
            <w:tcW w:w="1457" w:type="dxa"/>
            <w:noWrap/>
            <w:hideMark/>
          </w:tcPr>
          <w:p w14:paraId="779D8BF4" w14:textId="77777777" w:rsidR="00671E04" w:rsidRPr="00173E79" w:rsidRDefault="00671E04" w:rsidP="00D125C7">
            <w:r w:rsidRPr="00173E79">
              <w:t>2,36</w:t>
            </w:r>
          </w:p>
        </w:tc>
        <w:tc>
          <w:tcPr>
            <w:tcW w:w="1611" w:type="dxa"/>
            <w:noWrap/>
            <w:hideMark/>
          </w:tcPr>
          <w:p w14:paraId="720EFB03" w14:textId="77777777" w:rsidR="00671E04" w:rsidRPr="00173E79" w:rsidRDefault="00671E04" w:rsidP="00D125C7">
            <w:r w:rsidRPr="00173E79">
              <w:t>3,26</w:t>
            </w:r>
          </w:p>
        </w:tc>
      </w:tr>
      <w:tr w:rsidR="00671E04" w:rsidRPr="00173E79" w14:paraId="0CA0BF8F" w14:textId="77777777" w:rsidTr="00D125C7">
        <w:trPr>
          <w:trHeight w:val="300"/>
        </w:trPr>
        <w:tc>
          <w:tcPr>
            <w:tcW w:w="1668" w:type="dxa"/>
            <w:noWrap/>
            <w:hideMark/>
          </w:tcPr>
          <w:p w14:paraId="4C0E57CF" w14:textId="77777777" w:rsidR="00671E04" w:rsidRPr="00173E79" w:rsidRDefault="00671E04" w:rsidP="00D125C7">
            <w:r w:rsidRPr="00173E79">
              <w:t>3000</w:t>
            </w:r>
          </w:p>
        </w:tc>
        <w:tc>
          <w:tcPr>
            <w:tcW w:w="1457" w:type="dxa"/>
            <w:noWrap/>
            <w:hideMark/>
          </w:tcPr>
          <w:p w14:paraId="5D4B7C36" w14:textId="77777777" w:rsidR="00671E04" w:rsidRPr="00173E79" w:rsidRDefault="00671E04" w:rsidP="00D125C7">
            <w:r w:rsidRPr="00173E79">
              <w:t>2,42</w:t>
            </w:r>
          </w:p>
        </w:tc>
        <w:tc>
          <w:tcPr>
            <w:tcW w:w="1611" w:type="dxa"/>
            <w:noWrap/>
            <w:hideMark/>
          </w:tcPr>
          <w:p w14:paraId="33E8FF8E" w14:textId="77777777" w:rsidR="00671E04" w:rsidRPr="00173E79" w:rsidRDefault="00671E04" w:rsidP="00D125C7">
            <w:r w:rsidRPr="00173E79">
              <w:t>3,35</w:t>
            </w:r>
          </w:p>
        </w:tc>
      </w:tr>
    </w:tbl>
    <w:p w14:paraId="0DE183AE" w14:textId="77777777" w:rsidR="00671E04" w:rsidRPr="0021550A" w:rsidRDefault="00671E04" w:rsidP="00671E04"/>
    <w:p w14:paraId="071DF21E" w14:textId="6BCA46D8" w:rsidR="00391067" w:rsidRDefault="00391067">
      <w:pPr>
        <w:spacing w:after="200" w:line="276" w:lineRule="auto"/>
      </w:pPr>
      <w:r>
        <w:br w:type="page"/>
      </w:r>
    </w:p>
    <w:p w14:paraId="7B48A0B1" w14:textId="39CE888E" w:rsidR="00DE11E1" w:rsidRPr="00655E9C" w:rsidRDefault="00DE11E1" w:rsidP="00DE11E1">
      <w:pPr>
        <w:ind w:left="4248" w:firstLine="708"/>
        <w:jc w:val="both"/>
        <w:outlineLvl w:val="0"/>
        <w:rPr>
          <w:sz w:val="22"/>
          <w:szCs w:val="22"/>
        </w:rPr>
      </w:pPr>
      <w:r w:rsidRPr="00655E9C">
        <w:rPr>
          <w:sz w:val="22"/>
          <w:szCs w:val="22"/>
        </w:rPr>
        <w:lastRenderedPageBreak/>
        <w:t xml:space="preserve">Lisa </w:t>
      </w:r>
      <w:r w:rsidR="00F23E79">
        <w:rPr>
          <w:sz w:val="22"/>
          <w:szCs w:val="22"/>
        </w:rPr>
        <w:t>4</w:t>
      </w:r>
      <w:r w:rsidRPr="00655E9C">
        <w:rPr>
          <w:sz w:val="22"/>
          <w:szCs w:val="22"/>
        </w:rPr>
        <w:t>/1</w:t>
      </w:r>
    </w:p>
    <w:p w14:paraId="2C49A3BB" w14:textId="6F8E7CBE" w:rsidR="00DE11E1" w:rsidRPr="00655E9C" w:rsidRDefault="00DE11E1" w:rsidP="00DE11E1">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201B1979" w14:textId="77777777" w:rsidR="00DE11E1" w:rsidRPr="00655E9C" w:rsidRDefault="00DE11E1" w:rsidP="00DE11E1">
      <w:pPr>
        <w:ind w:left="4248" w:firstLine="708"/>
      </w:pPr>
      <w:r w:rsidRPr="00655E9C">
        <w:rPr>
          <w:sz w:val="22"/>
          <w:szCs w:val="22"/>
        </w:rPr>
        <w:t>3-2.</w:t>
      </w:r>
      <w:r w:rsidR="008561AF"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4AACF6F2" w14:textId="77777777" w:rsidR="007A1008" w:rsidRPr="00655E9C" w:rsidRDefault="007A1008" w:rsidP="00E64A4F">
      <w:pPr>
        <w:jc w:val="both"/>
        <w:outlineLvl w:val="0"/>
        <w:rPr>
          <w:b/>
        </w:rPr>
      </w:pPr>
    </w:p>
    <w:p w14:paraId="76F9D9A1" w14:textId="0356159B" w:rsidR="00EF43B3" w:rsidRPr="00655E9C" w:rsidRDefault="00E64A4F" w:rsidP="00087116">
      <w:pPr>
        <w:jc w:val="both"/>
        <w:outlineLvl w:val="0"/>
        <w:rPr>
          <w:rFonts w:eastAsia="Calibri"/>
          <w:szCs w:val="22"/>
        </w:rPr>
      </w:pPr>
      <w:r w:rsidRPr="00655E9C">
        <w:rPr>
          <w:b/>
        </w:rPr>
        <w:t>Töövõtja poolt kasutatava tehnika nime</w:t>
      </w:r>
      <w:r w:rsidR="007D43D4" w:rsidRPr="00655E9C">
        <w:rPr>
          <w:b/>
        </w:rPr>
        <w:t>kir</w:t>
      </w:r>
      <w:r w:rsidR="005A3965" w:rsidRPr="00655E9C">
        <w:rPr>
          <w:b/>
        </w:rPr>
        <w:t>i (vorm)</w:t>
      </w:r>
    </w:p>
    <w:p w14:paraId="6A1EDAF0" w14:textId="77777777" w:rsidR="00EF43B3" w:rsidRPr="00655E9C" w:rsidRDefault="00EF43B3" w:rsidP="00EF43B3">
      <w:pPr>
        <w:pStyle w:val="Normaallaadveeb"/>
        <w:jc w:val="right"/>
        <w:rPr>
          <w:lang w:val="et-EE"/>
        </w:rPr>
      </w:pPr>
      <w:r w:rsidRPr="00655E9C">
        <w:rPr>
          <w:rFonts w:eastAsia="Calibri"/>
          <w:szCs w:val="22"/>
          <w:lang w:val="et-EE"/>
        </w:rPr>
        <w:t>(hiliseima digitaalallkirja kuupäev)</w:t>
      </w:r>
    </w:p>
    <w:p w14:paraId="3CC2274B" w14:textId="77777777" w:rsidR="00EF43B3" w:rsidRPr="00655E9C" w:rsidRDefault="00EF43B3" w:rsidP="00E64A4F">
      <w:pPr>
        <w:jc w:val="both"/>
        <w:outlineLvl w:val="0"/>
      </w:pPr>
    </w:p>
    <w:p w14:paraId="7F6A369E" w14:textId="77777777" w:rsidR="00EF43B3" w:rsidRPr="00655E9C" w:rsidRDefault="00EF43B3" w:rsidP="00E64A4F">
      <w:pPr>
        <w:jc w:val="both"/>
        <w:outlineLvl w:val="0"/>
      </w:pPr>
    </w:p>
    <w:p w14:paraId="28BE4B74" w14:textId="77777777" w:rsidR="00E64A4F" w:rsidRPr="00655E9C" w:rsidRDefault="00DE11E1" w:rsidP="00E64A4F">
      <w:pPr>
        <w:jc w:val="both"/>
        <w:outlineLvl w:val="0"/>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töövõtja kasutab l</w:t>
      </w:r>
      <w:r w:rsidR="00E64A4F" w:rsidRPr="00655E9C">
        <w:t>epinguga võetud kohustuste täitmiseks järgnevat tehnikat:</w:t>
      </w:r>
    </w:p>
    <w:p w14:paraId="276164F4" w14:textId="77777777" w:rsidR="00E64A4F" w:rsidRPr="00655E9C"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655E9C"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655E9C" w:rsidRDefault="007A1008" w:rsidP="00D8159B">
            <w:pPr>
              <w:jc w:val="center"/>
            </w:pPr>
            <w:r w:rsidRPr="00655E9C">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655E9C" w:rsidRDefault="007A1008" w:rsidP="00D8159B">
            <w:pPr>
              <w:jc w:val="center"/>
            </w:pPr>
            <w:r w:rsidRPr="00655E9C">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655E9C" w:rsidRDefault="007A1008" w:rsidP="00D8159B">
            <w:pPr>
              <w:jc w:val="center"/>
            </w:pPr>
            <w:r w:rsidRPr="00655E9C">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655E9C" w:rsidRDefault="007A1008" w:rsidP="00D8159B">
            <w:pPr>
              <w:jc w:val="center"/>
            </w:pPr>
            <w:r w:rsidRPr="00655E9C">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655E9C" w:rsidRDefault="007A1008" w:rsidP="00D8159B">
            <w:pPr>
              <w:jc w:val="center"/>
            </w:pPr>
            <w:r w:rsidRPr="00655E9C">
              <w:t>Väljalaske aasta</w:t>
            </w:r>
          </w:p>
        </w:tc>
      </w:tr>
      <w:tr w:rsidR="007A1008" w:rsidRPr="00655E9C"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2A84F50C" w:rsidR="007A1008" w:rsidRPr="00655E9C" w:rsidRDefault="000D762B" w:rsidP="00D8159B">
            <w:pPr>
              <w:jc w:val="center"/>
            </w:pPr>
            <w:r>
              <w:t>Giljotiin</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655E9C" w:rsidRDefault="007A1008" w:rsidP="00D8159B">
            <w:pPr>
              <w:jc w:val="center"/>
            </w:pPr>
            <w:r w:rsidRPr="00655E9C">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655E9C" w:rsidRDefault="007A1008" w:rsidP="00D8159B">
            <w:pPr>
              <w:jc w:val="center"/>
            </w:pPr>
            <w:r w:rsidRPr="00655E9C">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655E9C" w:rsidRDefault="007A1008" w:rsidP="00D8159B">
            <w:pPr>
              <w:jc w:val="center"/>
            </w:pPr>
            <w:r w:rsidRPr="00655E9C">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655E9C" w:rsidRDefault="007A1008" w:rsidP="00D8159B">
            <w:pPr>
              <w:jc w:val="center"/>
            </w:pPr>
            <w:r w:rsidRPr="00655E9C">
              <w:t> </w:t>
            </w:r>
          </w:p>
        </w:tc>
      </w:tr>
      <w:tr w:rsidR="007A1008" w:rsidRPr="00655E9C"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655E9C" w:rsidRDefault="007A1008" w:rsidP="00D8159B">
            <w:pPr>
              <w:jc w:val="center"/>
            </w:pPr>
            <w:r w:rsidRPr="00655E9C">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655E9C" w:rsidRDefault="007A1008" w:rsidP="00D8159B">
            <w:pPr>
              <w:jc w:val="center"/>
            </w:pPr>
            <w:r w:rsidRPr="00655E9C">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655E9C" w:rsidRDefault="007A1008" w:rsidP="00D8159B">
            <w:pPr>
              <w:jc w:val="center"/>
            </w:pPr>
            <w:r w:rsidRPr="00655E9C">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655E9C" w:rsidRDefault="007A1008" w:rsidP="00D8159B">
            <w:pPr>
              <w:jc w:val="center"/>
            </w:pPr>
            <w:r w:rsidRPr="00655E9C">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655E9C" w:rsidRDefault="007A1008" w:rsidP="00D8159B">
            <w:pPr>
              <w:jc w:val="center"/>
            </w:pPr>
            <w:r w:rsidRPr="00655E9C">
              <w:t> </w:t>
            </w:r>
          </w:p>
        </w:tc>
      </w:tr>
    </w:tbl>
    <w:p w14:paraId="2F6A2AD8" w14:textId="77777777" w:rsidR="00E64A4F" w:rsidRPr="00655E9C" w:rsidRDefault="00E64A4F" w:rsidP="00E64A4F">
      <w:pPr>
        <w:jc w:val="both"/>
        <w:rPr>
          <w:b/>
        </w:rPr>
      </w:pPr>
    </w:p>
    <w:p w14:paraId="16FA5F1D" w14:textId="77777777" w:rsidR="00E64A4F" w:rsidRPr="00655E9C" w:rsidRDefault="00E64A4F" w:rsidP="00E64A4F">
      <w:pPr>
        <w:jc w:val="both"/>
      </w:pPr>
    </w:p>
    <w:p w14:paraId="1E1F8952" w14:textId="77777777" w:rsidR="00E64A4F" w:rsidRPr="00655E9C" w:rsidRDefault="00DE11E1" w:rsidP="00E64A4F">
      <w:pPr>
        <w:jc w:val="both"/>
        <w:outlineLvl w:val="0"/>
        <w:rPr>
          <w:b/>
        </w:rPr>
      </w:pPr>
      <w:r w:rsidRPr="00655E9C">
        <w:rPr>
          <w:b/>
        </w:rPr>
        <w:t>Poolte allkirjad</w:t>
      </w:r>
    </w:p>
    <w:p w14:paraId="3AE3C197" w14:textId="77777777" w:rsidR="00DE11E1" w:rsidRPr="00655E9C" w:rsidRDefault="00DE11E1" w:rsidP="00E64A4F">
      <w:pPr>
        <w:jc w:val="both"/>
        <w:outlineLvl w:val="0"/>
        <w:rPr>
          <w:b/>
        </w:rPr>
      </w:pPr>
    </w:p>
    <w:p w14:paraId="4E869D8A" w14:textId="77777777" w:rsidR="00E64A4F" w:rsidRPr="00655E9C" w:rsidRDefault="00DE11E1" w:rsidP="00E64A4F">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00E64A4F" w:rsidRPr="00655E9C">
        <w:rPr>
          <w:b/>
        </w:rPr>
        <w:t>Töövõtja</w:t>
      </w:r>
      <w:r w:rsidR="00E64A4F" w:rsidRPr="00655E9C">
        <w:rPr>
          <w:b/>
        </w:rPr>
        <w:tab/>
      </w:r>
    </w:p>
    <w:p w14:paraId="1D568F40" w14:textId="77777777" w:rsidR="00E64A4F" w:rsidRPr="00655E9C" w:rsidRDefault="00E64A4F" w:rsidP="00E64A4F">
      <w:pPr>
        <w:jc w:val="both"/>
        <w:outlineLvl w:val="0"/>
        <w:rPr>
          <w:b/>
        </w:rPr>
      </w:pP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r w:rsidRPr="00655E9C">
        <w:rPr>
          <w:b/>
        </w:rPr>
        <w:tab/>
      </w:r>
    </w:p>
    <w:p w14:paraId="1CC2551B" w14:textId="042C8773" w:rsidR="00DE11E1" w:rsidRPr="00655E9C" w:rsidRDefault="00236041"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DE11E1" w:rsidRPr="00655E9C">
        <w:rPr>
          <w:b/>
          <w:lang w:eastAsia="en-US"/>
        </w:rPr>
        <w:tab/>
      </w:r>
      <w:r w:rsidR="00DE11E1" w:rsidRPr="00655E9C">
        <w:rPr>
          <w:b/>
          <w:lang w:eastAsia="en-US"/>
        </w:rPr>
        <w:tab/>
      </w:r>
      <w:r w:rsidR="00DE11E1" w:rsidRPr="00655E9C">
        <w:rPr>
          <w:b/>
          <w:lang w:eastAsia="en-US"/>
        </w:rPr>
        <w:tab/>
      </w:r>
      <w:r w:rsidR="00DE11E1" w:rsidRPr="00655E9C">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DE11E1" w:rsidRPr="00655E9C">
        <w:rPr>
          <w:b/>
          <w:lang w:eastAsia="en-US"/>
        </w:rPr>
        <w:tab/>
      </w:r>
    </w:p>
    <w:p w14:paraId="6647B1E4" w14:textId="77777777" w:rsidR="00DE11E1" w:rsidRPr="00655E9C" w:rsidRDefault="00DE11E1" w:rsidP="00DE11E1">
      <w:pPr>
        <w:jc w:val="both"/>
        <w:rPr>
          <w:b/>
          <w:lang w:eastAsia="en-US"/>
        </w:rPr>
      </w:pPr>
      <w:r w:rsidRPr="00655E9C">
        <w:tab/>
      </w:r>
      <w:r w:rsidRPr="00655E9C">
        <w:tab/>
      </w:r>
      <w:r w:rsidRPr="00655E9C">
        <w:tab/>
      </w:r>
    </w:p>
    <w:p w14:paraId="678063CC" w14:textId="77777777" w:rsidR="00DE11E1" w:rsidRPr="00655E9C" w:rsidRDefault="00DE11E1" w:rsidP="00DE11E1">
      <w:pPr>
        <w:jc w:val="both"/>
        <w:rPr>
          <w:b/>
          <w:lang w:eastAsia="en-US"/>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r>
      <w:r w:rsidRPr="00655E9C">
        <w:rPr>
          <w:b/>
        </w:rPr>
        <w:tab/>
      </w:r>
      <w:r w:rsidRPr="00655E9C">
        <w:rPr>
          <w:b/>
        </w:rPr>
        <w:tab/>
      </w:r>
      <w:r w:rsidRPr="00655E9C">
        <w:rPr>
          <w:b/>
        </w:rPr>
        <w:fldChar w:fldCharType="begin"/>
      </w:r>
      <w:r w:rsidRPr="00655E9C">
        <w:instrText xml:space="preserve"> MACROBUTTON  AcceptAllChangesInDoc [Sisesta eesnimi ja perekonnanimi] </w:instrText>
      </w:r>
      <w:r w:rsidRPr="00655E9C">
        <w:rPr>
          <w:b/>
        </w:rPr>
        <w:fldChar w:fldCharType="end"/>
      </w:r>
    </w:p>
    <w:p w14:paraId="43817F7F" w14:textId="77777777" w:rsidR="00E64A4F" w:rsidRPr="00655E9C" w:rsidRDefault="00E64A4F" w:rsidP="00E64A4F">
      <w:pPr>
        <w:jc w:val="both"/>
        <w:outlineLvl w:val="0"/>
      </w:pPr>
    </w:p>
    <w:p w14:paraId="5A0504AD" w14:textId="77777777" w:rsidR="00E64A4F" w:rsidRPr="00655E9C" w:rsidRDefault="00E64A4F" w:rsidP="00E64A4F">
      <w:pPr>
        <w:jc w:val="both"/>
        <w:outlineLvl w:val="0"/>
      </w:pPr>
    </w:p>
    <w:p w14:paraId="0D913D03" w14:textId="77777777" w:rsidR="007A1008" w:rsidRPr="00655E9C" w:rsidRDefault="007A1008">
      <w:pPr>
        <w:spacing w:after="200" w:line="276" w:lineRule="auto"/>
      </w:pPr>
      <w:r w:rsidRPr="00655E9C">
        <w:br w:type="page"/>
      </w:r>
    </w:p>
    <w:p w14:paraId="100C31D8" w14:textId="4CD83EF9" w:rsidR="00DE11E1" w:rsidRPr="00655E9C" w:rsidRDefault="00DE11E1" w:rsidP="00DE11E1">
      <w:pPr>
        <w:ind w:left="4248" w:firstLine="708"/>
        <w:jc w:val="both"/>
        <w:outlineLvl w:val="0"/>
      </w:pPr>
      <w:r w:rsidRPr="00655E9C">
        <w:lastRenderedPageBreak/>
        <w:t xml:space="preserve">Lisa </w:t>
      </w:r>
      <w:r w:rsidR="00F23E79">
        <w:t>5</w:t>
      </w:r>
      <w:r w:rsidRPr="00655E9C">
        <w:t>/1</w:t>
      </w:r>
    </w:p>
    <w:p w14:paraId="3EE0EBC2" w14:textId="4F34E578" w:rsidR="00DE11E1" w:rsidRPr="00655E9C" w:rsidRDefault="00DE11E1" w:rsidP="00DE11E1">
      <w:pPr>
        <w:ind w:left="4956"/>
        <w:jc w:val="both"/>
        <w:outlineLvl w:val="0"/>
      </w:pPr>
      <w:r w:rsidRPr="00655E9C">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655E9C">
            <w:t>[Vali kuupäev]</w:t>
          </w:r>
        </w:sdtContent>
      </w:sdt>
      <w:r w:rsidRPr="00655E9C">
        <w:t xml:space="preserve"> raie- ja kokkuveoteenuse töövõtu</w:t>
      </w:r>
      <w:r w:rsidR="00087116" w:rsidRPr="00655E9C">
        <w:t xml:space="preserve"> raam</w:t>
      </w:r>
      <w:r w:rsidRPr="00655E9C">
        <w:t xml:space="preserve">lepingu nr </w:t>
      </w:r>
    </w:p>
    <w:p w14:paraId="55C14578" w14:textId="77777777" w:rsidR="00DE11E1" w:rsidRPr="00655E9C" w:rsidRDefault="00DE11E1" w:rsidP="00DE11E1">
      <w:pPr>
        <w:ind w:left="4248" w:firstLine="708"/>
      </w:pPr>
      <w:r w:rsidRPr="00655E9C">
        <w:t>3-2.</w:t>
      </w:r>
      <w:r w:rsidR="00CB3CFC" w:rsidRPr="00655E9C">
        <w:t>5.</w:t>
      </w:r>
      <w:r w:rsidRPr="00655E9C">
        <w:t xml:space="preserve">1/ </w:t>
      </w:r>
      <w:r w:rsidRPr="00655E9C">
        <w:fldChar w:fldCharType="begin"/>
      </w:r>
      <w:r w:rsidRPr="00655E9C">
        <w:instrText xml:space="preserve"> MACROBUTTON  AcceptAllChangesInDoc [Sisesta number] </w:instrText>
      </w:r>
      <w:r w:rsidRPr="00655E9C">
        <w:fldChar w:fldCharType="end"/>
      </w:r>
      <w:r w:rsidRPr="00655E9C">
        <w:t>juurde</w:t>
      </w:r>
    </w:p>
    <w:p w14:paraId="7292FE2F" w14:textId="77777777" w:rsidR="00E64A4F" w:rsidRPr="00655E9C" w:rsidRDefault="00E64A4F" w:rsidP="00E64A4F">
      <w:pPr>
        <w:ind w:left="4248" w:firstLine="708"/>
        <w:jc w:val="both"/>
        <w:outlineLvl w:val="0"/>
      </w:pPr>
    </w:p>
    <w:p w14:paraId="3C7D5497" w14:textId="77777777" w:rsidR="002367B3" w:rsidRDefault="002367B3" w:rsidP="002367B3">
      <w:pPr>
        <w:pStyle w:val="Pealkiri3"/>
      </w:pPr>
    </w:p>
    <w:p w14:paraId="2F230211" w14:textId="77777777" w:rsidR="002367B3" w:rsidRPr="00710712" w:rsidRDefault="002367B3">
      <w:pPr>
        <w:pStyle w:val="Pealkiri2"/>
        <w:jc w:val="center"/>
        <w:rPr>
          <w:rFonts w:ascii="Times New Roman" w:hAnsi="Times New Roman" w:cs="Times New Roman"/>
          <w:color w:val="auto"/>
          <w:sz w:val="24"/>
          <w:szCs w:val="24"/>
        </w:rPr>
      </w:pPr>
      <w:r w:rsidRPr="00710712">
        <w:rPr>
          <w:rFonts w:ascii="Times New Roman" w:hAnsi="Times New Roman" w:cs="Times New Roman"/>
          <w:color w:val="auto"/>
          <w:sz w:val="24"/>
          <w:szCs w:val="24"/>
        </w:rPr>
        <w:t>RMK keskkonnanõuded mootorsõidukitega ja saagidega töötamisel</w:t>
      </w:r>
    </w:p>
    <w:p w14:paraId="6D131E84" w14:textId="77777777" w:rsidR="002367B3" w:rsidRPr="000E7E56" w:rsidRDefault="002367B3" w:rsidP="002367B3"/>
    <w:p w14:paraId="11868DB7" w14:textId="77777777" w:rsidR="002367B3" w:rsidRDefault="002367B3" w:rsidP="002367B3">
      <w:pPr>
        <w:numPr>
          <w:ilvl w:val="0"/>
          <w:numId w:val="31"/>
        </w:numPr>
        <w:ind w:left="709" w:hanging="709"/>
        <w:jc w:val="both"/>
        <w:rPr>
          <w:b/>
        </w:rPr>
      </w:pPr>
      <w:r w:rsidRPr="009537BF">
        <w:rPr>
          <w:b/>
        </w:rPr>
        <w:t>Üldsätted</w:t>
      </w:r>
    </w:p>
    <w:p w14:paraId="71F75E59" w14:textId="77777777" w:rsidR="002367B3" w:rsidRDefault="002367B3" w:rsidP="002367B3">
      <w:pPr>
        <w:numPr>
          <w:ilvl w:val="1"/>
          <w:numId w:val="31"/>
        </w:numPr>
        <w:ind w:left="709" w:hanging="709"/>
        <w:jc w:val="both"/>
      </w:pPr>
      <w:r w:rsidRPr="006A5305">
        <w:t xml:space="preserve">Juhend </w:t>
      </w:r>
      <w:r>
        <w:t>sätestab</w:t>
      </w:r>
      <w:r w:rsidRPr="006A5305">
        <w:t xml:space="preserve"> keskkonnaalased nõuded tööobjektil kütus</w:t>
      </w:r>
      <w:r>
        <w:t>t</w:t>
      </w:r>
      <w:r w:rsidRPr="006A5305">
        <w:t>e</w:t>
      </w:r>
      <w:r>
        <w:t xml:space="preserve"> ja määrdeainete</w:t>
      </w:r>
      <w:r w:rsidRPr="006A5305">
        <w:t xml:space="preserve"> hoidmisele, tankimisele ja jäätmete käitlemisele ning hädaolukordades tegutsemisele.   </w:t>
      </w:r>
    </w:p>
    <w:p w14:paraId="39EB775D" w14:textId="77777777" w:rsidR="002367B3" w:rsidRPr="006A5305" w:rsidRDefault="002367B3" w:rsidP="002367B3">
      <w:pPr>
        <w:numPr>
          <w:ilvl w:val="1"/>
          <w:numId w:val="31"/>
        </w:numPr>
        <w:ind w:left="709" w:hanging="709"/>
        <w:jc w:val="both"/>
      </w:pPr>
      <w:r>
        <w:t xml:space="preserve">Juhendi nõuded kehtivad sisepõlemismootori jõul liikuva sõidukiga (edaspidi masin) ning kettsaega, võsasaega ja trimmeriga (edaspidi saag) töötamisel. </w:t>
      </w:r>
    </w:p>
    <w:p w14:paraId="194F0E84" w14:textId="77777777" w:rsidR="002367B3" w:rsidRDefault="002367B3" w:rsidP="002367B3">
      <w:pPr>
        <w:numPr>
          <w:ilvl w:val="1"/>
          <w:numId w:val="31"/>
        </w:numPr>
        <w:ind w:left="709" w:hanging="709"/>
        <w:jc w:val="both"/>
      </w:pPr>
      <w:r>
        <w:t>Juhendi</w:t>
      </w:r>
      <w:r w:rsidRPr="0021589B">
        <w:t xml:space="preserve"> koostamisel on lähtutud kehtivatest õigusaktides</w:t>
      </w:r>
      <w:r>
        <w:t>t,</w:t>
      </w:r>
      <w:r w:rsidRPr="0021589B">
        <w:t xml:space="preserve"> FSC </w:t>
      </w:r>
      <w:r w:rsidRPr="00BD6E86">
        <w:t xml:space="preserve">ja PEFC </w:t>
      </w:r>
      <w:r>
        <w:t xml:space="preserve">säästliku </w:t>
      </w:r>
      <w:r w:rsidRPr="00BD6E86">
        <w:t>metsamajandamise standardi ning ISO 14001 keskkon</w:t>
      </w:r>
      <w:r w:rsidRPr="0021589B">
        <w:t>na</w:t>
      </w:r>
      <w:r>
        <w:softHyphen/>
      </w:r>
      <w:r w:rsidRPr="00BD6E86">
        <w:softHyphen/>
        <w:t xml:space="preserve">juhtimise </w:t>
      </w:r>
      <w:r w:rsidRPr="00757409">
        <w:t>ja ISO 9001 kvaliteedijuhtimise standardi nõuetest.</w:t>
      </w:r>
      <w:r w:rsidRPr="0021589B">
        <w:t xml:space="preserve"> </w:t>
      </w:r>
    </w:p>
    <w:p w14:paraId="08ECAEBB" w14:textId="77777777" w:rsidR="002367B3" w:rsidRPr="009537BF" w:rsidRDefault="002367B3" w:rsidP="002367B3">
      <w:pPr>
        <w:ind w:left="709"/>
        <w:jc w:val="both"/>
      </w:pPr>
    </w:p>
    <w:p w14:paraId="7AF7E810" w14:textId="77777777" w:rsidR="002367B3" w:rsidRDefault="002367B3" w:rsidP="002367B3">
      <w:pPr>
        <w:numPr>
          <w:ilvl w:val="0"/>
          <w:numId w:val="31"/>
        </w:numPr>
        <w:ind w:left="709" w:hanging="709"/>
        <w:jc w:val="both"/>
        <w:rPr>
          <w:b/>
        </w:rPr>
      </w:pPr>
      <w:r>
        <w:rPr>
          <w:b/>
        </w:rPr>
        <w:t>Üldised nõuded</w:t>
      </w:r>
    </w:p>
    <w:p w14:paraId="138EAD7E" w14:textId="77777777" w:rsidR="002367B3" w:rsidRPr="00C1249F" w:rsidRDefault="002367B3" w:rsidP="002367B3">
      <w:pPr>
        <w:numPr>
          <w:ilvl w:val="1"/>
          <w:numId w:val="31"/>
        </w:numPr>
        <w:ind w:left="709" w:hanging="709"/>
        <w:jc w:val="both"/>
      </w:pPr>
      <w:r>
        <w:t>K</w:t>
      </w:r>
      <w:r w:rsidRPr="00225CAF">
        <w:t xml:space="preserve">ui </w:t>
      </w:r>
      <w:r>
        <w:t xml:space="preserve">töö käigus võib tekkida keskkonnareostus või </w:t>
      </w:r>
      <w:r w:rsidRPr="00225CAF">
        <w:t xml:space="preserve">ohtu </w:t>
      </w:r>
      <w:r w:rsidRPr="009537BF">
        <w:t>sattuda töö</w:t>
      </w:r>
      <w:r>
        <w:softHyphen/>
      </w:r>
      <w:r w:rsidRPr="009537BF">
        <w:t xml:space="preserve">objektil </w:t>
      </w:r>
      <w:r w:rsidRPr="00C1249F">
        <w:t>viibivate isikute elu või tervis tuleb tööd koheselt peatada.</w:t>
      </w:r>
    </w:p>
    <w:p w14:paraId="63A28207" w14:textId="77777777" w:rsidR="002367B3" w:rsidRPr="00C507D5" w:rsidRDefault="002367B3" w:rsidP="002367B3">
      <w:pPr>
        <w:numPr>
          <w:ilvl w:val="1"/>
          <w:numId w:val="31"/>
        </w:numPr>
        <w:ind w:left="709" w:hanging="709"/>
        <w:jc w:val="both"/>
      </w:pPr>
      <w:r w:rsidRPr="00C1249F">
        <w:t xml:space="preserve">Metsas on keelatud teha lõket selleks mitte ettevalmistatud kohas. Tuleohtlikul </w:t>
      </w:r>
      <w:r w:rsidRPr="00C507D5">
        <w:t xml:space="preserve">ajal on keelatud metsas suitsetamine, lõkketegemine ning lahtise tule kasutamine. </w:t>
      </w:r>
    </w:p>
    <w:p w14:paraId="6C633CC7" w14:textId="77777777" w:rsidR="002367B3" w:rsidRPr="00C507D5" w:rsidRDefault="002367B3" w:rsidP="002367B3">
      <w:pPr>
        <w:numPr>
          <w:ilvl w:val="1"/>
          <w:numId w:val="31"/>
        </w:numPr>
        <w:ind w:left="709" w:hanging="709"/>
        <w:jc w:val="both"/>
      </w:pPr>
      <w:r>
        <w:t>Turbapinnasel töötav masin peab olema komplekteeritud seadmetega, mis välistavad väljalaskegaasis sädemete olemasolu.</w:t>
      </w:r>
    </w:p>
    <w:p w14:paraId="361F9043" w14:textId="77777777" w:rsidR="002367B3" w:rsidRPr="000F54BC" w:rsidRDefault="002367B3" w:rsidP="002367B3">
      <w:pPr>
        <w:numPr>
          <w:ilvl w:val="1"/>
          <w:numId w:val="31"/>
        </w:numPr>
        <w:ind w:left="709" w:hanging="709"/>
        <w:jc w:val="both"/>
      </w:pPr>
      <w:r w:rsidRPr="005D0681">
        <w:t>Töö käigus tuleb</w:t>
      </w:r>
      <w:r>
        <w:t xml:space="preserve"> vältida kultuurimälestiste (nt kultusekohad, sõjahauad, kääpad, ehitismälestised, mälestusmärgid) ning ristipuude ja pärand</w:t>
      </w:r>
      <w:r>
        <w:softHyphen/>
      </w:r>
      <w:r w:rsidRPr="005D0681">
        <w:t>kultuuri</w:t>
      </w:r>
      <w:r>
        <w:softHyphen/>
      </w:r>
      <w:r w:rsidRPr="005D0681">
        <w:t xml:space="preserve">objektide kahjustamist </w:t>
      </w:r>
      <w:r w:rsidRPr="000F54BC">
        <w:t>ning risustamist okste jms.</w:t>
      </w:r>
    </w:p>
    <w:p w14:paraId="73EE1874" w14:textId="77777777" w:rsidR="002367B3" w:rsidRPr="000F54BC" w:rsidRDefault="002367B3" w:rsidP="002367B3">
      <w:pPr>
        <w:numPr>
          <w:ilvl w:val="1"/>
          <w:numId w:val="31"/>
        </w:numPr>
        <w:ind w:left="709" w:hanging="709"/>
        <w:jc w:val="both"/>
      </w:pPr>
      <w:r w:rsidRPr="000F54BC">
        <w:t xml:space="preserve">Suure linnupesa, diameetriga üle 40 cm, leidmisel peatada koheselt raietööd, teavitada leiust RMK </w:t>
      </w:r>
      <w:r>
        <w:t xml:space="preserve">poolset </w:t>
      </w:r>
      <w:r w:rsidRPr="000F54BC">
        <w:t>töö</w:t>
      </w:r>
      <w:r>
        <w:t xml:space="preserve">de </w:t>
      </w:r>
      <w:r w:rsidRPr="000F54BC">
        <w:t xml:space="preserve">juhti ja oodata edasisi </w:t>
      </w:r>
      <w:r>
        <w:t>tema</w:t>
      </w:r>
      <w:r w:rsidRPr="000F54BC">
        <w:t xml:space="preserve"> korraldusi.</w:t>
      </w:r>
    </w:p>
    <w:p w14:paraId="102D0A3D" w14:textId="77777777" w:rsidR="002367B3" w:rsidRPr="000F54BC" w:rsidRDefault="002367B3" w:rsidP="002367B3">
      <w:pPr>
        <w:numPr>
          <w:ilvl w:val="1"/>
          <w:numId w:val="31"/>
        </w:numPr>
        <w:ind w:left="709" w:hanging="709"/>
        <w:jc w:val="both"/>
      </w:pPr>
      <w:r>
        <w:rPr>
          <w:noProof/>
        </w:rPr>
        <w:t>R</w:t>
      </w:r>
      <w:r w:rsidRPr="007162BA">
        <w:rPr>
          <w:noProof/>
        </w:rPr>
        <w:t>aielangil, v.a valgusturaiel,</w:t>
      </w:r>
      <w:r>
        <w:rPr>
          <w:noProof/>
        </w:rPr>
        <w:t xml:space="preserve"> tuleb</w:t>
      </w:r>
      <w:r w:rsidRPr="007162BA">
        <w:rPr>
          <w:noProof/>
        </w:rPr>
        <w:t xml:space="preserve"> vegetatsiooniperioodil</w:t>
      </w:r>
      <w:r w:rsidRPr="000F54BC">
        <w:t xml:space="preserve"> juurepessu ohtlikel aladel </w:t>
      </w:r>
      <w:r w:rsidRPr="007162BA">
        <w:rPr>
          <w:noProof/>
        </w:rPr>
        <w:t xml:space="preserve">kuuse ja männi kännud </w:t>
      </w:r>
      <w:r>
        <w:rPr>
          <w:noProof/>
        </w:rPr>
        <w:t>t</w:t>
      </w:r>
      <w:r w:rsidRPr="007162BA">
        <w:rPr>
          <w:noProof/>
        </w:rPr>
        <w:t>öödelda juurepessu leviku tõkestamiseks biotõrje</w:t>
      </w:r>
      <w:r w:rsidRPr="007162BA">
        <w:rPr>
          <w:noProof/>
        </w:rPr>
        <w:softHyphen/>
        <w:t>preparaadiga ROTSTOP</w:t>
      </w:r>
      <w:r w:rsidRPr="007162BA">
        <w:rPr>
          <w:noProof/>
          <w:vertAlign w:val="superscript"/>
        </w:rPr>
        <w:t>®</w:t>
      </w:r>
      <w:r w:rsidRPr="007162BA">
        <w:rPr>
          <w:noProof/>
        </w:rPr>
        <w:t xml:space="preserve">. </w:t>
      </w:r>
    </w:p>
    <w:p w14:paraId="2AEE6F72" w14:textId="77777777" w:rsidR="002367B3" w:rsidRPr="005D0681" w:rsidRDefault="002367B3" w:rsidP="002367B3">
      <w:pPr>
        <w:ind w:left="709"/>
        <w:jc w:val="both"/>
      </w:pPr>
    </w:p>
    <w:p w14:paraId="1836457A" w14:textId="77777777" w:rsidR="002367B3" w:rsidRDefault="002367B3" w:rsidP="002367B3">
      <w:pPr>
        <w:numPr>
          <w:ilvl w:val="0"/>
          <w:numId w:val="31"/>
        </w:numPr>
        <w:ind w:left="709" w:hanging="709"/>
        <w:jc w:val="both"/>
        <w:rPr>
          <w:b/>
        </w:rPr>
      </w:pPr>
      <w:r w:rsidRPr="00A31F21">
        <w:rPr>
          <w:b/>
        </w:rPr>
        <w:t>Kütused ja tankimine</w:t>
      </w:r>
    </w:p>
    <w:p w14:paraId="751423B9" w14:textId="77777777" w:rsidR="002367B3" w:rsidRDefault="002367B3" w:rsidP="002367B3">
      <w:pPr>
        <w:numPr>
          <w:ilvl w:val="1"/>
          <w:numId w:val="31"/>
        </w:numPr>
        <w:ind w:left="709" w:hanging="709"/>
        <w:jc w:val="both"/>
      </w:pPr>
      <w:r>
        <w:t xml:space="preserve">Sae </w:t>
      </w:r>
      <w:r w:rsidRPr="00BD6E86">
        <w:t>tankimi</w:t>
      </w:r>
      <w:r>
        <w:t>sel tuleb kasutada spetsiaalset kanistri otsikut, mis välistab</w:t>
      </w:r>
      <w:r w:rsidRPr="00BD6E86">
        <w:t xml:space="preserve"> üle- ja mööda</w:t>
      </w:r>
      <w:r>
        <w:softHyphen/>
      </w:r>
      <w:r w:rsidRPr="00BD6E86">
        <w:t>valamist.</w:t>
      </w:r>
    </w:p>
    <w:p w14:paraId="20AB5836" w14:textId="77777777" w:rsidR="002367B3" w:rsidRDefault="002367B3" w:rsidP="002367B3">
      <w:pPr>
        <w:numPr>
          <w:ilvl w:val="1"/>
          <w:numId w:val="31"/>
        </w:numPr>
        <w:ind w:left="709" w:hanging="709"/>
        <w:jc w:val="both"/>
      </w:pPr>
      <w:r>
        <w:t>Sae käivitamisel</w:t>
      </w:r>
      <w:r w:rsidRPr="00544479">
        <w:t xml:space="preserve"> </w:t>
      </w:r>
      <w:r>
        <w:t>tuleb see viia</w:t>
      </w:r>
      <w:r w:rsidRPr="00544479">
        <w:t xml:space="preserve"> vähemalt </w:t>
      </w:r>
      <w:r>
        <w:t>3 meetri kaugusele</w:t>
      </w:r>
      <w:r w:rsidRPr="00544479">
        <w:t xml:space="preserve"> kütuse tankimise paigast</w:t>
      </w:r>
      <w:r>
        <w:t>.</w:t>
      </w:r>
    </w:p>
    <w:p w14:paraId="6863C796" w14:textId="77777777" w:rsidR="002367B3" w:rsidRDefault="002367B3" w:rsidP="002367B3">
      <w:pPr>
        <w:numPr>
          <w:ilvl w:val="1"/>
          <w:numId w:val="31"/>
        </w:numPr>
        <w:ind w:left="709" w:hanging="709"/>
        <w:jc w:val="both"/>
      </w:pPr>
      <w:r w:rsidRPr="000725BD">
        <w:t>Kütusemahutid peavad olema ette nähtud kütuste hoidmiseks ja veoks, olema nõuetele vastavalt märgistatud ning omama vastavat</w:t>
      </w:r>
      <w:r>
        <w:t xml:space="preserve"> </w:t>
      </w:r>
      <w:r w:rsidRPr="000725BD">
        <w:t>sertifikaati.</w:t>
      </w:r>
    </w:p>
    <w:p w14:paraId="56ECB9A1" w14:textId="77777777" w:rsidR="002367B3" w:rsidRDefault="002367B3" w:rsidP="002367B3">
      <w:pPr>
        <w:numPr>
          <w:ilvl w:val="1"/>
          <w:numId w:val="31"/>
        </w:numPr>
        <w:ind w:left="709" w:hanging="709"/>
        <w:jc w:val="both"/>
      </w:pPr>
      <w:r>
        <w:t>Kütusemahuteid</w:t>
      </w:r>
      <w:r w:rsidRPr="00BD6E86">
        <w:t xml:space="preserve"> tuleb tööobjektil hoida varjulises kohas.</w:t>
      </w:r>
    </w:p>
    <w:p w14:paraId="529A4428" w14:textId="77777777" w:rsidR="002367B3" w:rsidRPr="00C1249F" w:rsidRDefault="002367B3" w:rsidP="002367B3">
      <w:pPr>
        <w:numPr>
          <w:ilvl w:val="1"/>
          <w:numId w:val="31"/>
        </w:numPr>
        <w:ind w:left="709" w:hanging="709"/>
        <w:jc w:val="both"/>
      </w:pPr>
      <w:r w:rsidRPr="00C1249F">
        <w:t xml:space="preserve">Kütust ja määrdeaineid ei tohi hoiustada looduslikele veekogudele lähemal kui 10 m. </w:t>
      </w:r>
    </w:p>
    <w:p w14:paraId="0335973D" w14:textId="77777777" w:rsidR="002367B3" w:rsidRPr="000725BD" w:rsidRDefault="002367B3" w:rsidP="002367B3">
      <w:pPr>
        <w:numPr>
          <w:ilvl w:val="1"/>
          <w:numId w:val="31"/>
        </w:numPr>
        <w:ind w:left="709" w:hanging="709"/>
        <w:jc w:val="both"/>
      </w:pPr>
      <w:r>
        <w:t xml:space="preserve">Tööobjektil masina, mille kütusepaak on suurem kui 100 l, tankimisel tuleb kasutada spetsiaalset kütusepumpa, </w:t>
      </w:r>
      <w:r w:rsidRPr="00BD6E86">
        <w:t xml:space="preserve">mis </w:t>
      </w:r>
      <w:r>
        <w:t>välistab kütuse keskkonda sattumist.</w:t>
      </w:r>
    </w:p>
    <w:p w14:paraId="39F7B76F" w14:textId="77777777" w:rsidR="002367B3" w:rsidRDefault="002367B3" w:rsidP="002367B3">
      <w:pPr>
        <w:numPr>
          <w:ilvl w:val="1"/>
          <w:numId w:val="31"/>
        </w:numPr>
        <w:ind w:left="709" w:hanging="709"/>
        <w:jc w:val="both"/>
      </w:pPr>
      <w:r w:rsidRPr="00BD6E86">
        <w:t>Lekkinud kütus või mää</w:t>
      </w:r>
      <w:r>
        <w:t>rdeained tuleb</w:t>
      </w:r>
      <w:r w:rsidRPr="00BD6E86">
        <w:t xml:space="preserve"> kokku koguda </w:t>
      </w:r>
      <w:r>
        <w:t>ja</w:t>
      </w:r>
      <w:r w:rsidRPr="00BD6E86">
        <w:t xml:space="preserve"> kuni ära</w:t>
      </w:r>
      <w:r>
        <w:softHyphen/>
      </w:r>
      <w:r>
        <w:softHyphen/>
      </w:r>
      <w:r w:rsidRPr="00BD6E86">
        <w:t>veoni ladustada keskkonna</w:t>
      </w:r>
      <w:r>
        <w:softHyphen/>
      </w:r>
      <w:r w:rsidRPr="00BD6E86">
        <w:t xml:space="preserve">ohutult. </w:t>
      </w:r>
    </w:p>
    <w:p w14:paraId="6F44E09C" w14:textId="77777777" w:rsidR="002367B3" w:rsidRDefault="002367B3" w:rsidP="002367B3">
      <w:pPr>
        <w:ind w:left="709"/>
        <w:jc w:val="both"/>
      </w:pPr>
    </w:p>
    <w:p w14:paraId="4069B5DC" w14:textId="77777777" w:rsidR="002367B3" w:rsidRPr="00BD6E86" w:rsidRDefault="002367B3" w:rsidP="002367B3">
      <w:pPr>
        <w:numPr>
          <w:ilvl w:val="0"/>
          <w:numId w:val="31"/>
        </w:numPr>
        <w:ind w:left="709" w:hanging="709"/>
        <w:jc w:val="both"/>
        <w:rPr>
          <w:b/>
          <w:bCs/>
        </w:rPr>
      </w:pPr>
      <w:r>
        <w:rPr>
          <w:b/>
        </w:rPr>
        <w:t>Tavaj</w:t>
      </w:r>
      <w:r w:rsidRPr="00A31F21">
        <w:rPr>
          <w:b/>
        </w:rPr>
        <w:t>äätmed</w:t>
      </w:r>
      <w:r>
        <w:rPr>
          <w:b/>
        </w:rPr>
        <w:t xml:space="preserve"> ja ohtlikud jäätmed</w:t>
      </w:r>
    </w:p>
    <w:p w14:paraId="3272960F" w14:textId="77777777" w:rsidR="002367B3" w:rsidRDefault="002367B3" w:rsidP="002367B3">
      <w:pPr>
        <w:numPr>
          <w:ilvl w:val="1"/>
          <w:numId w:val="31"/>
        </w:numPr>
        <w:ind w:left="709" w:hanging="709"/>
        <w:jc w:val="both"/>
      </w:pPr>
      <w:r w:rsidRPr="00BD6E86">
        <w:t xml:space="preserve">Kõik töö käigus tekkinud tavajäätmed ja ohtlikud jäätmed </w:t>
      </w:r>
      <w:r w:rsidRPr="00757409">
        <w:t>tuleb peale töö</w:t>
      </w:r>
      <w:r>
        <w:softHyphen/>
      </w:r>
      <w:r w:rsidRPr="00757409">
        <w:t>objekti lõpetamist ära viia.</w:t>
      </w:r>
      <w:r>
        <w:t xml:space="preserve"> Ohtlikeks jäätmeteks loetakse: </w:t>
      </w:r>
    </w:p>
    <w:p w14:paraId="70F38ED2" w14:textId="77777777" w:rsidR="002367B3" w:rsidRDefault="002367B3" w:rsidP="002367B3">
      <w:pPr>
        <w:numPr>
          <w:ilvl w:val="2"/>
          <w:numId w:val="31"/>
        </w:numPr>
        <w:jc w:val="both"/>
      </w:pPr>
      <w:r w:rsidRPr="00D51C49">
        <w:t>kütuse ja määrdeainete taara</w:t>
      </w:r>
      <w:r>
        <w:t>;</w:t>
      </w:r>
    </w:p>
    <w:p w14:paraId="4ABAF22B" w14:textId="77777777" w:rsidR="002367B3" w:rsidRDefault="002367B3" w:rsidP="002367B3">
      <w:pPr>
        <w:numPr>
          <w:ilvl w:val="2"/>
          <w:numId w:val="31"/>
        </w:numPr>
        <w:jc w:val="both"/>
      </w:pPr>
      <w:r w:rsidRPr="00D51C49">
        <w:lastRenderedPageBreak/>
        <w:t>markeerimisvärvi purgid</w:t>
      </w:r>
      <w:r>
        <w:t>;</w:t>
      </w:r>
    </w:p>
    <w:p w14:paraId="00E93A69" w14:textId="77777777" w:rsidR="002367B3" w:rsidRDefault="002367B3" w:rsidP="002367B3">
      <w:pPr>
        <w:numPr>
          <w:ilvl w:val="2"/>
          <w:numId w:val="31"/>
        </w:numPr>
        <w:ind w:left="1418" w:hanging="698"/>
        <w:jc w:val="both"/>
      </w:pPr>
      <w:r w:rsidRPr="00D51C49">
        <w:t>k</w:t>
      </w:r>
      <w:r w:rsidRPr="00D0743E">
        <w:t>ütuse või määrdeaine lekke tõrjumisel kasutatud absorbent</w:t>
      </w:r>
      <w:r>
        <w:t>;</w:t>
      </w:r>
    </w:p>
    <w:p w14:paraId="0E727902" w14:textId="77777777" w:rsidR="002367B3" w:rsidRDefault="002367B3" w:rsidP="002367B3">
      <w:pPr>
        <w:numPr>
          <w:ilvl w:val="2"/>
          <w:numId w:val="31"/>
        </w:numPr>
        <w:ind w:left="1418" w:hanging="698"/>
        <w:jc w:val="both"/>
      </w:pPr>
      <w:r w:rsidRPr="0060440E">
        <w:t>kütuse või määrdeainega kokku</w:t>
      </w:r>
      <w:r>
        <w:t xml:space="preserve"> puutunud </w:t>
      </w:r>
      <w:r w:rsidRPr="0060440E">
        <w:t>paberid</w:t>
      </w:r>
      <w:r>
        <w:t xml:space="preserve"> jms;</w:t>
      </w:r>
    </w:p>
    <w:p w14:paraId="5898F14E" w14:textId="77777777" w:rsidR="002367B3" w:rsidRDefault="002367B3" w:rsidP="002367B3">
      <w:pPr>
        <w:numPr>
          <w:ilvl w:val="2"/>
          <w:numId w:val="31"/>
        </w:numPr>
        <w:jc w:val="both"/>
      </w:pPr>
      <w:r w:rsidRPr="00D51C49">
        <w:t>akud, hüdro</w:t>
      </w:r>
      <w:r w:rsidRPr="00D51C49">
        <w:softHyphen/>
        <w:t>voolikud, kütuse- või õlifiltrid</w:t>
      </w:r>
      <w:r>
        <w:t>.</w:t>
      </w:r>
    </w:p>
    <w:p w14:paraId="7E6E2FC9" w14:textId="77777777" w:rsidR="002367B3" w:rsidRDefault="002367B3" w:rsidP="002367B3">
      <w:pPr>
        <w:numPr>
          <w:ilvl w:val="1"/>
          <w:numId w:val="31"/>
        </w:numPr>
        <w:ind w:left="709" w:hanging="709"/>
        <w:jc w:val="both"/>
      </w:pPr>
      <w:r>
        <w:t>T</w:t>
      </w:r>
      <w:r w:rsidRPr="00BD6E86">
        <w:t>ööobjektil peab</w:t>
      </w:r>
      <w:r>
        <w:t xml:space="preserve"> jäätmete olemasolul </w:t>
      </w:r>
      <w:r w:rsidRPr="00BD6E86">
        <w:t xml:space="preserve">olema koht </w:t>
      </w:r>
      <w:r>
        <w:t xml:space="preserve">nende </w:t>
      </w:r>
      <w:r w:rsidRPr="00BD6E86">
        <w:t>hoidmiseks</w:t>
      </w:r>
      <w:r>
        <w:t>.</w:t>
      </w:r>
    </w:p>
    <w:p w14:paraId="642C307F" w14:textId="77777777" w:rsidR="002367B3" w:rsidRPr="000F6C4E" w:rsidRDefault="002367B3" w:rsidP="002367B3">
      <w:pPr>
        <w:numPr>
          <w:ilvl w:val="1"/>
          <w:numId w:val="31"/>
        </w:numPr>
        <w:ind w:left="709" w:hanging="709"/>
        <w:jc w:val="both"/>
      </w:pPr>
      <w:r>
        <w:t>Tavajäätmed ja ohtlikud jäätmed tuleb hoida tööobjektil eraldi.</w:t>
      </w:r>
    </w:p>
    <w:p w14:paraId="0E4D695B" w14:textId="77777777" w:rsidR="002367B3" w:rsidRDefault="002367B3" w:rsidP="002367B3">
      <w:pPr>
        <w:numPr>
          <w:ilvl w:val="1"/>
          <w:numId w:val="31"/>
        </w:numPr>
        <w:ind w:left="709" w:hanging="709"/>
        <w:jc w:val="both"/>
      </w:pPr>
      <w:r>
        <w:t>O</w:t>
      </w:r>
      <w:r w:rsidRPr="00BD6E86">
        <w:t>h</w:t>
      </w:r>
      <w:r>
        <w:t>tlikke jäätmeid peab hoidma</w:t>
      </w:r>
      <w:r w:rsidRPr="00BD6E86">
        <w:t xml:space="preserve"> ilmastiku- ning lekkekindlates anumates või pakendites.</w:t>
      </w:r>
    </w:p>
    <w:p w14:paraId="4ACF8D24" w14:textId="77777777" w:rsidR="002367B3" w:rsidRPr="00757409" w:rsidRDefault="002367B3" w:rsidP="002367B3">
      <w:pPr>
        <w:ind w:left="709"/>
        <w:jc w:val="both"/>
      </w:pPr>
    </w:p>
    <w:p w14:paraId="17668A0D" w14:textId="77777777" w:rsidR="002367B3" w:rsidRDefault="002367B3" w:rsidP="002367B3">
      <w:pPr>
        <w:numPr>
          <w:ilvl w:val="0"/>
          <w:numId w:val="31"/>
        </w:numPr>
        <w:ind w:left="709" w:hanging="709"/>
        <w:jc w:val="both"/>
        <w:rPr>
          <w:b/>
        </w:rPr>
      </w:pPr>
      <w:r>
        <w:rPr>
          <w:b/>
        </w:rPr>
        <w:t>Masinate ja saagide seisund ning komplekteeritus</w:t>
      </w:r>
    </w:p>
    <w:p w14:paraId="53CAE4BF" w14:textId="77777777" w:rsidR="002367B3" w:rsidRPr="00850723" w:rsidRDefault="002367B3" w:rsidP="002367B3">
      <w:pPr>
        <w:numPr>
          <w:ilvl w:val="1"/>
          <w:numId w:val="31"/>
        </w:numPr>
        <w:ind w:left="709" w:hanging="709"/>
        <w:jc w:val="both"/>
      </w:pPr>
      <w:r>
        <w:t>Masinad</w:t>
      </w:r>
      <w:r w:rsidRPr="009537BF">
        <w:t xml:space="preserve"> peavad </w:t>
      </w:r>
      <w:r>
        <w:t>olema läbinud</w:t>
      </w:r>
      <w:r w:rsidRPr="009537BF">
        <w:t xml:space="preserve"> valmistaja poolt ettenähtud sagedusega </w:t>
      </w:r>
      <w:r>
        <w:t>hooldusi</w:t>
      </w:r>
      <w:r w:rsidRPr="00757409">
        <w:t>.</w:t>
      </w:r>
    </w:p>
    <w:p w14:paraId="29B64CED" w14:textId="77777777" w:rsidR="002367B3" w:rsidRPr="00753A68" w:rsidRDefault="002367B3" w:rsidP="002367B3">
      <w:pPr>
        <w:numPr>
          <w:ilvl w:val="1"/>
          <w:numId w:val="31"/>
        </w:numPr>
        <w:ind w:left="709" w:hanging="709"/>
        <w:jc w:val="both"/>
      </w:pPr>
      <w:r w:rsidRPr="009537BF">
        <w:t>L</w:t>
      </w:r>
      <w:r>
        <w:t>iikluses osalevad</w:t>
      </w:r>
      <w:r w:rsidRPr="00757409">
        <w:t xml:space="preserve"> </w:t>
      </w:r>
      <w:r>
        <w:t>masinad peavad</w:t>
      </w:r>
      <w:r w:rsidRPr="009537BF">
        <w:t xml:space="preserve"> </w:t>
      </w:r>
      <w:r>
        <w:t xml:space="preserve">olema </w:t>
      </w:r>
      <w:r w:rsidRPr="009537BF">
        <w:t>lä</w:t>
      </w:r>
      <w:r>
        <w:t>binud</w:t>
      </w:r>
      <w:r w:rsidRPr="009537BF">
        <w:t xml:space="preserve"> õigusaktides </w:t>
      </w:r>
      <w:r>
        <w:t>ettenähtud tehno</w:t>
      </w:r>
      <w:r>
        <w:softHyphen/>
      </w:r>
      <w:r>
        <w:softHyphen/>
      </w:r>
      <w:r>
        <w:softHyphen/>
      </w:r>
      <w:r>
        <w:softHyphen/>
      </w:r>
      <w:r>
        <w:softHyphen/>
      </w:r>
      <w:r>
        <w:softHyphen/>
      </w:r>
      <w:r>
        <w:softHyphen/>
      </w:r>
      <w:r>
        <w:softHyphen/>
      </w:r>
      <w:r>
        <w:softHyphen/>
      </w:r>
      <w:r w:rsidRPr="009537BF">
        <w:t>ülevaatus</w:t>
      </w:r>
      <w:r>
        <w:t>i</w:t>
      </w:r>
      <w:r w:rsidRPr="009537BF">
        <w:t>.</w:t>
      </w:r>
    </w:p>
    <w:p w14:paraId="51B1FC42" w14:textId="77777777" w:rsidR="002367B3" w:rsidRDefault="002367B3" w:rsidP="002367B3">
      <w:pPr>
        <w:numPr>
          <w:ilvl w:val="1"/>
          <w:numId w:val="31"/>
        </w:numPr>
        <w:ind w:left="709" w:hanging="709"/>
        <w:jc w:val="both"/>
      </w:pPr>
      <w:r>
        <w:t>M</w:t>
      </w:r>
      <w:r w:rsidRPr="009537BF">
        <w:t>asina</w:t>
      </w:r>
      <w:r>
        <w:t>s peab olema:</w:t>
      </w:r>
    </w:p>
    <w:p w14:paraId="342759DA" w14:textId="77777777" w:rsidR="002367B3" w:rsidRDefault="002367B3" w:rsidP="002367B3">
      <w:pPr>
        <w:numPr>
          <w:ilvl w:val="2"/>
          <w:numId w:val="31"/>
        </w:numPr>
        <w:ind w:left="1418" w:hanging="709"/>
        <w:jc w:val="both"/>
      </w:pPr>
      <w:r>
        <w:t>mobiiltelefon;</w:t>
      </w:r>
    </w:p>
    <w:p w14:paraId="64AECCEC" w14:textId="77777777" w:rsidR="002367B3" w:rsidRDefault="002367B3" w:rsidP="002367B3">
      <w:pPr>
        <w:numPr>
          <w:ilvl w:val="2"/>
          <w:numId w:val="31"/>
        </w:numPr>
        <w:ind w:left="1418" w:hanging="709"/>
        <w:jc w:val="both"/>
      </w:pPr>
      <w:r w:rsidRPr="00757409">
        <w:t xml:space="preserve">liiklusseaduse või tootja tehase komplektsusega ettenähtud </w:t>
      </w:r>
      <w:r>
        <w:t>ja kehtiva kontrollmärgistusega tulekustuti;</w:t>
      </w:r>
    </w:p>
    <w:p w14:paraId="20F85393" w14:textId="77777777" w:rsidR="002367B3" w:rsidRPr="00ED2221" w:rsidRDefault="002367B3" w:rsidP="002367B3">
      <w:pPr>
        <w:numPr>
          <w:ilvl w:val="2"/>
          <w:numId w:val="31"/>
        </w:numPr>
        <w:ind w:left="1418" w:hanging="709"/>
        <w:jc w:val="both"/>
      </w:pPr>
      <w:r>
        <w:t xml:space="preserve">absorbentgraanulid vähemalt 20 kg või absorbentmatt, kui masinaks on harvester, </w:t>
      </w:r>
      <w:r w:rsidRPr="00C64BA3">
        <w:t>forvarder, metsamajanduslikuks tööks kohandatud põllu</w:t>
      </w:r>
      <w:r>
        <w:softHyphen/>
      </w:r>
      <w:r w:rsidRPr="00C64BA3">
        <w:t>majanduslik traktor</w:t>
      </w:r>
      <w:r>
        <w:t>,</w:t>
      </w:r>
      <w:r w:rsidRPr="00C64BA3" w:rsidDel="00B164E2">
        <w:t xml:space="preserve"> </w:t>
      </w:r>
      <w:r>
        <w:t>giljotiin</w:t>
      </w:r>
      <w:r w:rsidRPr="00C64BA3">
        <w:t>, maapinna ettevalmistamise masin, puidu</w:t>
      </w:r>
      <w:r>
        <w:softHyphen/>
      </w:r>
      <w:r w:rsidRPr="00C64BA3">
        <w:t>veok</w:t>
      </w:r>
      <w:r>
        <w:t>, hakkur või ekskavaator.</w:t>
      </w:r>
    </w:p>
    <w:p w14:paraId="71AB0012" w14:textId="77777777" w:rsidR="002367B3" w:rsidRDefault="002367B3" w:rsidP="002367B3">
      <w:pPr>
        <w:numPr>
          <w:ilvl w:val="1"/>
          <w:numId w:val="31"/>
        </w:numPr>
        <w:ind w:left="709" w:hanging="709"/>
        <w:jc w:val="both"/>
      </w:pPr>
      <w:r>
        <w:t>Saag peab olema komplektne</w:t>
      </w:r>
      <w:r w:rsidRPr="009537BF">
        <w:t xml:space="preserve"> </w:t>
      </w:r>
      <w:r>
        <w:t>ja</w:t>
      </w:r>
      <w:r w:rsidRPr="009537BF">
        <w:t xml:space="preserve"> vastama tootja nõuetele.</w:t>
      </w:r>
    </w:p>
    <w:p w14:paraId="482EB24B" w14:textId="77777777" w:rsidR="002367B3" w:rsidRDefault="002367B3" w:rsidP="002367B3">
      <w:pPr>
        <w:numPr>
          <w:ilvl w:val="1"/>
          <w:numId w:val="31"/>
        </w:numPr>
        <w:ind w:left="709" w:hanging="709"/>
        <w:jc w:val="both"/>
      </w:pPr>
      <w:r>
        <w:t>Saega töötaval isikul peab olema kaasas mobiil</w:t>
      </w:r>
      <w:r>
        <w:softHyphen/>
        <w:t>telefon.</w:t>
      </w:r>
    </w:p>
    <w:p w14:paraId="427AB58C" w14:textId="77777777" w:rsidR="002367B3" w:rsidRDefault="002367B3" w:rsidP="002367B3">
      <w:pPr>
        <w:numPr>
          <w:ilvl w:val="1"/>
          <w:numId w:val="31"/>
        </w:numPr>
        <w:ind w:left="709" w:hanging="709"/>
        <w:jc w:val="both"/>
      </w:pPr>
      <w:r w:rsidRPr="009537BF">
        <w:t>V</w:t>
      </w:r>
      <w:r w:rsidRPr="00757409">
        <w:t xml:space="preserve">isuaalsel vaatlusel tuvastatava õli- või kütuselekkega </w:t>
      </w:r>
      <w:r>
        <w:t xml:space="preserve">masina või sae </w:t>
      </w:r>
      <w:r w:rsidRPr="00757409">
        <w:t>kasutamine on keelatud.</w:t>
      </w:r>
    </w:p>
    <w:p w14:paraId="78938E94" w14:textId="77777777" w:rsidR="002367B3" w:rsidRPr="009C23C7" w:rsidRDefault="002367B3" w:rsidP="002367B3">
      <w:pPr>
        <w:numPr>
          <w:ilvl w:val="1"/>
          <w:numId w:val="31"/>
        </w:numPr>
        <w:ind w:left="709" w:hanging="709"/>
        <w:jc w:val="both"/>
      </w:pPr>
      <w:r w:rsidRPr="009537BF">
        <w:t>Ku</w:t>
      </w:r>
      <w:r w:rsidRPr="00757409">
        <w:t>i m</w:t>
      </w:r>
      <w:r>
        <w:t xml:space="preserve">asinat või saagi </w:t>
      </w:r>
      <w:r w:rsidRPr="00757409">
        <w:t>ei kasutata, tuleb selle mootor seisata.</w:t>
      </w:r>
    </w:p>
    <w:p w14:paraId="4FD1B1FC" w14:textId="77777777" w:rsidR="002367B3" w:rsidRDefault="002367B3" w:rsidP="002367B3">
      <w:pPr>
        <w:ind w:left="709"/>
        <w:jc w:val="both"/>
      </w:pPr>
    </w:p>
    <w:p w14:paraId="3AA5F1E1" w14:textId="77777777" w:rsidR="002367B3" w:rsidRPr="00CF2ABA" w:rsidRDefault="002367B3" w:rsidP="002367B3">
      <w:pPr>
        <w:numPr>
          <w:ilvl w:val="0"/>
          <w:numId w:val="31"/>
        </w:numPr>
        <w:ind w:left="709" w:hanging="709"/>
        <w:jc w:val="both"/>
        <w:rPr>
          <w:b/>
        </w:rPr>
      </w:pPr>
      <w:r w:rsidRPr="00AE6A9A">
        <w:rPr>
          <w:b/>
          <w:bCs/>
        </w:rPr>
        <w:t>Hädaolukorrad</w:t>
      </w:r>
    </w:p>
    <w:p w14:paraId="0B3D1CB5" w14:textId="77777777" w:rsidR="002367B3" w:rsidRPr="00AC679E" w:rsidRDefault="002367B3" w:rsidP="002367B3">
      <w:pPr>
        <w:numPr>
          <w:ilvl w:val="1"/>
          <w:numId w:val="31"/>
        </w:numPr>
        <w:ind w:left="709" w:hanging="709"/>
        <w:jc w:val="both"/>
      </w:pPr>
      <w:r w:rsidRPr="009537BF">
        <w:t>T</w:t>
      </w:r>
      <w:r w:rsidRPr="00225CAF">
        <w:t>ulekahju korral, mida ei suudeta iseseisvalt kustutada,</w:t>
      </w:r>
      <w:r w:rsidRPr="009537BF">
        <w:t xml:space="preserve"> tuleb </w:t>
      </w:r>
      <w:r>
        <w:t xml:space="preserve">helistada </w:t>
      </w:r>
      <w:r w:rsidRPr="00AC679E">
        <w:rPr>
          <w:bCs/>
        </w:rPr>
        <w:t xml:space="preserve">112 ja </w:t>
      </w:r>
      <w:r>
        <w:rPr>
          <w:bCs/>
        </w:rPr>
        <w:t xml:space="preserve">tulekahjust teavitada </w:t>
      </w:r>
      <w:r w:rsidRPr="00AC679E">
        <w:rPr>
          <w:bCs/>
        </w:rPr>
        <w:t xml:space="preserve">RMK </w:t>
      </w:r>
      <w:r>
        <w:rPr>
          <w:bCs/>
        </w:rPr>
        <w:t xml:space="preserve">poolset </w:t>
      </w:r>
      <w:r w:rsidRPr="00AC679E">
        <w:rPr>
          <w:bCs/>
        </w:rPr>
        <w:t>töö</w:t>
      </w:r>
      <w:r>
        <w:rPr>
          <w:bCs/>
        </w:rPr>
        <w:t>de juhti.</w:t>
      </w:r>
      <w:r>
        <w:t xml:space="preserve"> V</w:t>
      </w:r>
      <w:r w:rsidRPr="00AC679E">
        <w:t>õimalusel asuda olemas</w:t>
      </w:r>
      <w:r>
        <w:softHyphen/>
      </w:r>
      <w:r w:rsidRPr="00AC679E">
        <w:t xml:space="preserve">olevate vahenditega põlemiskollet kustutama, samas </w:t>
      </w:r>
      <w:r w:rsidRPr="00AC679E">
        <w:rPr>
          <w:bCs/>
        </w:rPr>
        <w:t>kindlustades enese ohutuse</w:t>
      </w:r>
      <w:r w:rsidRPr="00AC679E">
        <w:t xml:space="preserve">. </w:t>
      </w:r>
    </w:p>
    <w:p w14:paraId="428308AC" w14:textId="77777777" w:rsidR="002367B3" w:rsidRPr="00AC679E" w:rsidRDefault="002367B3" w:rsidP="002367B3">
      <w:pPr>
        <w:numPr>
          <w:ilvl w:val="1"/>
          <w:numId w:val="31"/>
        </w:numPr>
        <w:ind w:left="709" w:hanging="709"/>
        <w:jc w:val="both"/>
      </w:pPr>
      <w:r w:rsidRPr="00AC679E">
        <w:t>Tulekahjust teatamisel tuleb öelda rahulikul häälel teataja nimi, sündmuskoha võimalik täpne asukoht ja mis põleb.</w:t>
      </w:r>
    </w:p>
    <w:p w14:paraId="37F07BD0" w14:textId="77777777" w:rsidR="002367B3" w:rsidRPr="00AC679E" w:rsidRDefault="002367B3" w:rsidP="002367B3">
      <w:pPr>
        <w:numPr>
          <w:ilvl w:val="1"/>
          <w:numId w:val="31"/>
        </w:numPr>
        <w:ind w:left="709" w:hanging="709"/>
        <w:jc w:val="both"/>
      </w:pPr>
      <w:r w:rsidRPr="00AC679E">
        <w:t xml:space="preserve">Keskkonnareostuse korral, mida ei suudeta olemasolevate tõrjevahenditega kõrvaldada, tuleb </w:t>
      </w:r>
      <w:r>
        <w:t>helistada</w:t>
      </w:r>
      <w:r w:rsidRPr="00AC679E">
        <w:rPr>
          <w:bCs/>
        </w:rPr>
        <w:t xml:space="preserve"> 112 ja </w:t>
      </w:r>
      <w:r>
        <w:rPr>
          <w:bCs/>
        </w:rPr>
        <w:t xml:space="preserve">reostusest teavitada </w:t>
      </w:r>
      <w:r w:rsidRPr="00AC679E">
        <w:rPr>
          <w:bCs/>
        </w:rPr>
        <w:t>RMK</w:t>
      </w:r>
      <w:r>
        <w:rPr>
          <w:bCs/>
        </w:rPr>
        <w:t xml:space="preserve"> poolset</w:t>
      </w:r>
      <w:r w:rsidRPr="00AC679E">
        <w:rPr>
          <w:bCs/>
        </w:rPr>
        <w:t xml:space="preserve"> </w:t>
      </w:r>
      <w:r>
        <w:t>tööde juhti</w:t>
      </w:r>
      <w:r w:rsidRPr="00AC679E">
        <w:t xml:space="preserve">. </w:t>
      </w:r>
    </w:p>
    <w:p w14:paraId="1FCA9F6D" w14:textId="77777777" w:rsidR="002367B3" w:rsidRDefault="002367B3" w:rsidP="002367B3">
      <w:pPr>
        <w:numPr>
          <w:ilvl w:val="1"/>
          <w:numId w:val="31"/>
        </w:numPr>
        <w:ind w:left="709" w:hanging="709"/>
        <w:jc w:val="both"/>
      </w:pPr>
      <w:r w:rsidRPr="00AC679E">
        <w:t>Lõhkematerjali leidmisel</w:t>
      </w:r>
      <w:r>
        <w:t>,</w:t>
      </w:r>
      <w:r w:rsidRPr="00AC679E">
        <w:t xml:space="preserve"> tuleb </w:t>
      </w:r>
      <w:r>
        <w:t>helistada</w:t>
      </w:r>
      <w:r w:rsidRPr="00AC679E">
        <w:rPr>
          <w:bCs/>
        </w:rPr>
        <w:t xml:space="preserve"> 112 ja</w:t>
      </w:r>
      <w:r w:rsidRPr="009537BF">
        <w:rPr>
          <w:bCs/>
        </w:rPr>
        <w:t xml:space="preserve"> </w:t>
      </w:r>
      <w:r>
        <w:rPr>
          <w:bCs/>
        </w:rPr>
        <w:t xml:space="preserve">leidmisest teavitada </w:t>
      </w:r>
      <w:r w:rsidRPr="00AC679E">
        <w:rPr>
          <w:bCs/>
        </w:rPr>
        <w:t>RMK</w:t>
      </w:r>
      <w:r>
        <w:rPr>
          <w:bCs/>
        </w:rPr>
        <w:t xml:space="preserve"> poolset</w:t>
      </w:r>
      <w:r w:rsidRPr="00AC679E">
        <w:rPr>
          <w:bCs/>
        </w:rPr>
        <w:t xml:space="preserve"> </w:t>
      </w:r>
      <w:r>
        <w:t>tööde juhti</w:t>
      </w:r>
      <w:r w:rsidRPr="009537BF">
        <w:t xml:space="preserve"> ning peatada töö kuni lõhkematerjali spetsialistide saabumiseni ning oodata edasisi </w:t>
      </w:r>
      <w:r w:rsidRPr="00AC679E">
        <w:rPr>
          <w:bCs/>
        </w:rPr>
        <w:t>RMK</w:t>
      </w:r>
      <w:r>
        <w:rPr>
          <w:bCs/>
        </w:rPr>
        <w:t xml:space="preserve"> poolseid</w:t>
      </w:r>
      <w:r w:rsidRPr="00AC679E">
        <w:rPr>
          <w:bCs/>
        </w:rPr>
        <w:t xml:space="preserve"> </w:t>
      </w:r>
      <w:r w:rsidRPr="009537BF">
        <w:t xml:space="preserve">korraldusi. </w:t>
      </w:r>
      <w:r>
        <w:t>Leitud l</w:t>
      </w:r>
      <w:r w:rsidRPr="00CF2ABA">
        <w:t>õhkematerjali ei tohi puudutada</w:t>
      </w:r>
      <w:r w:rsidRPr="007F0F1B">
        <w:t>.</w:t>
      </w:r>
      <w:r w:rsidRPr="009537BF">
        <w:t xml:space="preserve"> </w:t>
      </w:r>
    </w:p>
    <w:p w14:paraId="1D2F02C7" w14:textId="77777777" w:rsidR="00E64A4F" w:rsidRPr="00655E9C" w:rsidRDefault="00E64A4F" w:rsidP="00E64A4F">
      <w:pPr>
        <w:jc w:val="both"/>
        <w:outlineLvl w:val="0"/>
        <w:rPr>
          <w:b/>
        </w:rPr>
      </w:pPr>
    </w:p>
    <w:p w14:paraId="6C659FDF" w14:textId="77777777" w:rsidR="00524C27" w:rsidRPr="00655E9C" w:rsidRDefault="00524C27" w:rsidP="00524C27">
      <w:r w:rsidRPr="00655E9C">
        <w:br w:type="page"/>
      </w:r>
    </w:p>
    <w:p w14:paraId="21E9C6C4" w14:textId="53CA7EE9" w:rsidR="00DE11E1" w:rsidRPr="00655E9C" w:rsidRDefault="00DE11E1" w:rsidP="00DE11E1">
      <w:pPr>
        <w:ind w:left="4248" w:firstLine="708"/>
        <w:jc w:val="both"/>
        <w:outlineLvl w:val="0"/>
        <w:rPr>
          <w:sz w:val="22"/>
          <w:szCs w:val="22"/>
        </w:rPr>
      </w:pPr>
      <w:r w:rsidRPr="00655E9C">
        <w:rPr>
          <w:sz w:val="22"/>
          <w:szCs w:val="22"/>
        </w:rPr>
        <w:lastRenderedPageBreak/>
        <w:t xml:space="preserve">Lisa </w:t>
      </w:r>
      <w:r w:rsidR="00F23E79">
        <w:rPr>
          <w:sz w:val="22"/>
          <w:szCs w:val="22"/>
        </w:rPr>
        <w:t>6</w:t>
      </w:r>
      <w:r w:rsidRPr="00655E9C">
        <w:rPr>
          <w:sz w:val="22"/>
          <w:szCs w:val="22"/>
        </w:rPr>
        <w:t>/1</w:t>
      </w:r>
    </w:p>
    <w:p w14:paraId="207B01CE" w14:textId="2A2509FC" w:rsidR="00DE11E1" w:rsidRPr="00655E9C" w:rsidRDefault="00DE11E1" w:rsidP="00DE11E1">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2A0102F2" w14:textId="77777777" w:rsidR="00E75A80" w:rsidRPr="00655E9C" w:rsidRDefault="00DE11E1" w:rsidP="0013605A">
      <w:pPr>
        <w:ind w:left="4248" w:firstLine="708"/>
      </w:pPr>
      <w:r w:rsidRPr="00655E9C">
        <w:rPr>
          <w:sz w:val="22"/>
          <w:szCs w:val="22"/>
        </w:rPr>
        <w:t>3-2.</w:t>
      </w:r>
      <w:r w:rsidR="00BE100D"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03DABFDB" w14:textId="77777777" w:rsidR="00BE100D" w:rsidRPr="00655E9C" w:rsidRDefault="00BE100D" w:rsidP="00E75A80">
      <w:pPr>
        <w:jc w:val="both"/>
        <w:rPr>
          <w:b/>
        </w:rPr>
      </w:pPr>
    </w:p>
    <w:p w14:paraId="79FEE209" w14:textId="77777777" w:rsidR="00E75A80" w:rsidRPr="00655E9C" w:rsidRDefault="00E75A80" w:rsidP="00E75A80">
      <w:pPr>
        <w:jc w:val="both"/>
        <w:rPr>
          <w:b/>
        </w:rPr>
      </w:pPr>
      <w:r w:rsidRPr="00655E9C">
        <w:rPr>
          <w:b/>
        </w:rPr>
        <w:t>RMK hinnaraamistiku terminid ning mõisted</w:t>
      </w:r>
    </w:p>
    <w:p w14:paraId="42327D4A" w14:textId="77777777" w:rsidR="00E75A80" w:rsidRPr="00655E9C" w:rsidRDefault="00E75A80" w:rsidP="00E75A80">
      <w:pPr>
        <w:jc w:val="both"/>
      </w:pPr>
    </w:p>
    <w:p w14:paraId="01067B4D" w14:textId="581890AF" w:rsidR="005A7BFE" w:rsidRPr="00655E9C" w:rsidRDefault="00AB57FB" w:rsidP="005A7BFE">
      <w:pPr>
        <w:pStyle w:val="Normaallaadveeb"/>
        <w:jc w:val="right"/>
        <w:rPr>
          <w:lang w:val="et-EE"/>
        </w:rPr>
      </w:pPr>
      <w:r w:rsidRPr="00655E9C" w:rsidDel="00AB57FB">
        <w:rPr>
          <w:rFonts w:eastAsia="Calibri"/>
          <w:szCs w:val="22"/>
          <w:lang w:val="et-EE"/>
        </w:rPr>
        <w:t xml:space="preserve"> </w:t>
      </w:r>
      <w:r w:rsidR="005A7BFE" w:rsidRPr="00655E9C">
        <w:rPr>
          <w:rFonts w:eastAsia="Calibri"/>
          <w:szCs w:val="22"/>
          <w:lang w:val="et-EE"/>
        </w:rPr>
        <w:t>(digitaalallkirja kuupäev</w:t>
      </w:r>
      <w:r w:rsidRPr="00655E9C">
        <w:rPr>
          <w:rFonts w:eastAsia="Calibri"/>
          <w:szCs w:val="22"/>
          <w:lang w:val="et-EE"/>
        </w:rPr>
        <w:t xml:space="preserve"> nõustumusest</w:t>
      </w:r>
      <w:r w:rsidR="005A7BFE" w:rsidRPr="00655E9C">
        <w:rPr>
          <w:rFonts w:eastAsia="Calibri"/>
          <w:szCs w:val="22"/>
          <w:lang w:val="et-EE"/>
        </w:rPr>
        <w:t>)</w:t>
      </w:r>
    </w:p>
    <w:p w14:paraId="70B4E34E" w14:textId="77777777" w:rsidR="005A7BFE" w:rsidRPr="00655E9C" w:rsidRDefault="005A7BFE" w:rsidP="005A7BFE">
      <w:pPr>
        <w:jc w:val="right"/>
      </w:pPr>
    </w:p>
    <w:p w14:paraId="6681193A" w14:textId="77777777" w:rsidR="005A7BFE" w:rsidRPr="00655E9C" w:rsidRDefault="005A7BFE" w:rsidP="00E75A80">
      <w:pPr>
        <w:jc w:val="both"/>
      </w:pPr>
    </w:p>
    <w:p w14:paraId="01B1AF0D" w14:textId="77777777" w:rsidR="00E75A80" w:rsidRPr="00655E9C" w:rsidRDefault="0013605A" w:rsidP="00E75A80">
      <w:p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t xml:space="preserve">edaspidi </w:t>
      </w:r>
      <w:r w:rsidRPr="00655E9C">
        <w:rPr>
          <w:b/>
        </w:rPr>
        <w:t>töövõtja</w:t>
      </w:r>
      <w:r w:rsidRPr="00655E9C">
        <w:t xml:space="preserve">, </w:t>
      </w:r>
      <w:r w:rsidR="00E75A80" w:rsidRPr="00655E9C">
        <w:t>leppisid kokku terminite ja mõistete osas järgnevalt:</w:t>
      </w:r>
    </w:p>
    <w:p w14:paraId="18952532" w14:textId="77777777" w:rsidR="00E75A80" w:rsidRPr="00655E9C" w:rsidRDefault="00E75A80" w:rsidP="00E75A80"/>
    <w:p w14:paraId="2CC0ADBC" w14:textId="17DF8F6B" w:rsidR="00E75A80" w:rsidRPr="00655E9C" w:rsidRDefault="00E75A80" w:rsidP="00E75A80">
      <w:pPr>
        <w:numPr>
          <w:ilvl w:val="0"/>
          <w:numId w:val="6"/>
        </w:numPr>
        <w:ind w:left="360"/>
        <w:jc w:val="both"/>
      </w:pPr>
      <w:r w:rsidRPr="00655E9C">
        <w:rPr>
          <w:b/>
        </w:rPr>
        <w:t>Lageraie hinnaraamistik</w:t>
      </w:r>
      <w:r w:rsidR="001577E6">
        <w:rPr>
          <w:b/>
        </w:rPr>
        <w:t xml:space="preserve"> </w:t>
      </w:r>
      <w:r w:rsidR="001577E6" w:rsidRPr="00655E9C">
        <w:rPr>
          <w:b/>
        </w:rPr>
        <w:t>(€/m</w:t>
      </w:r>
      <w:r w:rsidR="001577E6" w:rsidRPr="00655E9C">
        <w:rPr>
          <w:b/>
          <w:vertAlign w:val="superscript"/>
        </w:rPr>
        <w:t>3</w:t>
      </w:r>
      <w:r w:rsidR="001577E6" w:rsidRPr="00655E9C">
        <w:rPr>
          <w:b/>
        </w:rPr>
        <w:t>)</w:t>
      </w:r>
      <w:r w:rsidRPr="00655E9C">
        <w:t xml:space="preserve"> – arvestatakse hinnaarvutamisel lageraiel, raadamisel ja trassiraiel.</w:t>
      </w:r>
    </w:p>
    <w:p w14:paraId="76D5C31C" w14:textId="768DAAFF" w:rsidR="00E75A80" w:rsidRPr="00655E9C" w:rsidRDefault="00E75A80" w:rsidP="00E75A80">
      <w:pPr>
        <w:numPr>
          <w:ilvl w:val="0"/>
          <w:numId w:val="6"/>
        </w:numPr>
        <w:ind w:left="360"/>
        <w:jc w:val="both"/>
      </w:pPr>
      <w:r w:rsidRPr="00655E9C">
        <w:rPr>
          <w:b/>
        </w:rPr>
        <w:t>Harvendusraie hinnaraamistik</w:t>
      </w:r>
      <w:r w:rsidR="001577E6">
        <w:rPr>
          <w:b/>
        </w:rPr>
        <w:t xml:space="preserve"> </w:t>
      </w:r>
      <w:r w:rsidR="001577E6" w:rsidRPr="00655E9C">
        <w:rPr>
          <w:b/>
        </w:rPr>
        <w:t>(€/m</w:t>
      </w:r>
      <w:r w:rsidR="001577E6" w:rsidRPr="00655E9C">
        <w:rPr>
          <w:b/>
          <w:vertAlign w:val="superscript"/>
        </w:rPr>
        <w:t>3</w:t>
      </w:r>
      <w:r w:rsidR="001577E6" w:rsidRPr="00655E9C">
        <w:rPr>
          <w:b/>
        </w:rPr>
        <w:t>)</w:t>
      </w:r>
      <w:r w:rsidRPr="00655E9C">
        <w:t xml:space="preserve"> – arvestatakse hinnaarvutamisel harvendusraiel, sanitaarraiel, aegjärkselraiel, häilraiel, veerraiel, kujundusraiel, valikraiel.</w:t>
      </w:r>
    </w:p>
    <w:p w14:paraId="7B09C373" w14:textId="77777777" w:rsidR="00E75A80" w:rsidRPr="00655E9C" w:rsidRDefault="00E75A80" w:rsidP="00E75A80">
      <w:pPr>
        <w:numPr>
          <w:ilvl w:val="0"/>
          <w:numId w:val="6"/>
        </w:numPr>
        <w:ind w:left="360"/>
        <w:jc w:val="both"/>
      </w:pPr>
      <w:r w:rsidRPr="00655E9C">
        <w:rPr>
          <w:b/>
        </w:rPr>
        <w:t xml:space="preserve">Sordi markeerimine </w:t>
      </w:r>
      <w:r w:rsidRPr="00655E9C">
        <w:t>– sordi tähistamine raielangil viisil, mis võimaldab nende eraldi sorteerimist sarnaste mõõtmete korral.</w:t>
      </w:r>
    </w:p>
    <w:p w14:paraId="409C0245" w14:textId="3FE77438" w:rsidR="00E75A80" w:rsidRPr="00655E9C" w:rsidRDefault="00E75A80" w:rsidP="00E75A80">
      <w:pPr>
        <w:numPr>
          <w:ilvl w:val="0"/>
          <w:numId w:val="6"/>
        </w:numPr>
        <w:ind w:left="360"/>
        <w:jc w:val="both"/>
      </w:pPr>
      <w:r w:rsidRPr="00655E9C">
        <w:rPr>
          <w:b/>
        </w:rPr>
        <w:t>Tüvemaht</w:t>
      </w:r>
      <w:r w:rsidRPr="00655E9C">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655E9C" w:rsidRDefault="00E75A80" w:rsidP="00E75A80">
      <w:pPr>
        <w:numPr>
          <w:ilvl w:val="0"/>
          <w:numId w:val="6"/>
        </w:numPr>
        <w:ind w:left="360"/>
        <w:jc w:val="both"/>
      </w:pPr>
      <w:r w:rsidRPr="00655E9C">
        <w:rPr>
          <w:b/>
        </w:rPr>
        <w:t>Peapuuliik</w:t>
      </w:r>
      <w:r w:rsidRPr="00655E9C">
        <w:t xml:space="preserve"> – Metsa takseerkirjelduses vastavalt metsa korraldamise juhendile fikseeritud takseertunnus.  </w:t>
      </w:r>
    </w:p>
    <w:p w14:paraId="4B518554" w14:textId="77777777" w:rsidR="00E75A80" w:rsidRPr="00655E9C" w:rsidRDefault="00E75A80" w:rsidP="00E75A80">
      <w:pPr>
        <w:numPr>
          <w:ilvl w:val="0"/>
          <w:numId w:val="6"/>
        </w:numPr>
        <w:ind w:left="360"/>
        <w:jc w:val="both"/>
      </w:pPr>
      <w:r w:rsidRPr="00655E9C">
        <w:rPr>
          <w:b/>
        </w:rPr>
        <w:t>Sort</w:t>
      </w:r>
      <w:r w:rsidRPr="00655E9C">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655E9C" w:rsidRDefault="00E75A80" w:rsidP="00E75A80">
      <w:pPr>
        <w:numPr>
          <w:ilvl w:val="0"/>
          <w:numId w:val="6"/>
        </w:numPr>
        <w:ind w:left="360"/>
        <w:jc w:val="both"/>
      </w:pPr>
      <w:r w:rsidRPr="00655E9C">
        <w:rPr>
          <w:b/>
        </w:rPr>
        <w:t>Kokkuveokaugus</w:t>
      </w:r>
      <w:r w:rsidRPr="00655E9C">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655E9C" w:rsidRDefault="00E75A80" w:rsidP="00E75A80">
      <w:pPr>
        <w:numPr>
          <w:ilvl w:val="0"/>
          <w:numId w:val="6"/>
        </w:numPr>
        <w:ind w:left="360"/>
        <w:jc w:val="both"/>
      </w:pPr>
      <w:r w:rsidRPr="00655E9C">
        <w:rPr>
          <w:b/>
        </w:rPr>
        <w:t>Peakokkuveotee</w:t>
      </w:r>
      <w:r w:rsidRPr="00655E9C">
        <w:t xml:space="preserve"> – kokkuveomasina liikumistee raielangilt vahelaoplatsi.</w:t>
      </w:r>
    </w:p>
    <w:p w14:paraId="5C4F933D" w14:textId="77777777" w:rsidR="00E75A80" w:rsidRPr="00655E9C" w:rsidRDefault="00E75A80" w:rsidP="00E75A80">
      <w:pPr>
        <w:numPr>
          <w:ilvl w:val="0"/>
          <w:numId w:val="6"/>
        </w:numPr>
        <w:ind w:left="360"/>
        <w:jc w:val="both"/>
      </w:pPr>
      <w:r w:rsidRPr="00655E9C">
        <w:rPr>
          <w:b/>
        </w:rPr>
        <w:t>Kokkuveotee</w:t>
      </w:r>
      <w:r w:rsidRPr="00655E9C">
        <w:t xml:space="preserve"> – kokkuveomasina liikumistee raielangil.</w:t>
      </w:r>
    </w:p>
    <w:p w14:paraId="73D0704F" w14:textId="77777777" w:rsidR="00E75A80" w:rsidRPr="00655E9C" w:rsidRDefault="00E75A80" w:rsidP="00E75A80">
      <w:pPr>
        <w:numPr>
          <w:ilvl w:val="0"/>
          <w:numId w:val="6"/>
        </w:numPr>
        <w:ind w:left="360"/>
        <w:jc w:val="both"/>
      </w:pPr>
      <w:r w:rsidRPr="00655E9C">
        <w:t>A</w:t>
      </w:r>
      <w:r w:rsidRPr="00655E9C">
        <w:rPr>
          <w:b/>
        </w:rPr>
        <w:t>lusmets</w:t>
      </w:r>
      <w:r w:rsidRPr="00655E9C">
        <w:t xml:space="preserve"> –  alusmetsa ja järelkasvu puud, millest varumisel ei toodeta sorte, kuid mille raie võib osutuda vajalikuks varumisel. Alusmetsa raiumise kohustus fikseeritakse tööde üleandmisel.</w:t>
      </w:r>
    </w:p>
    <w:p w14:paraId="1E718F25" w14:textId="77777777" w:rsidR="00E75A80" w:rsidRPr="00655E9C" w:rsidRDefault="00E75A80" w:rsidP="00E75A80">
      <w:pPr>
        <w:numPr>
          <w:ilvl w:val="0"/>
          <w:numId w:val="6"/>
        </w:numPr>
        <w:ind w:left="360"/>
        <w:jc w:val="both"/>
      </w:pPr>
      <w:r w:rsidRPr="00655E9C">
        <w:rPr>
          <w:b/>
        </w:rPr>
        <w:t>Sortide arv</w:t>
      </w:r>
      <w:r w:rsidRPr="00655E9C">
        <w:t xml:space="preserve"> – kõikide toodetud sortide arv kokku, mille kogus on suurem kui 4 m</w:t>
      </w:r>
      <w:r w:rsidRPr="00655E9C">
        <w:rPr>
          <w:vertAlign w:val="superscript"/>
        </w:rPr>
        <w:t>3</w:t>
      </w:r>
      <w:r w:rsidRPr="00655E9C">
        <w:t>.</w:t>
      </w:r>
    </w:p>
    <w:p w14:paraId="058D4F71" w14:textId="77777777" w:rsidR="00E75A80" w:rsidRPr="00655E9C" w:rsidRDefault="00E75A80" w:rsidP="00E75A80">
      <w:pPr>
        <w:jc w:val="both"/>
      </w:pPr>
    </w:p>
    <w:p w14:paraId="192D6317" w14:textId="77777777" w:rsidR="00800A1F" w:rsidRPr="00655E9C" w:rsidRDefault="00800A1F" w:rsidP="00E75A80">
      <w:pPr>
        <w:jc w:val="both"/>
      </w:pPr>
    </w:p>
    <w:p w14:paraId="69C52CDC" w14:textId="77777777" w:rsidR="002C23BB" w:rsidRPr="00655E9C" w:rsidRDefault="002C23BB" w:rsidP="002C23BB"/>
    <w:p w14:paraId="660C3E9A" w14:textId="5031B585" w:rsidR="005A7BFE" w:rsidRDefault="005A7BFE">
      <w:pPr>
        <w:spacing w:after="200" w:line="276" w:lineRule="auto"/>
      </w:pPr>
    </w:p>
    <w:p w14:paraId="1E0D9D2A" w14:textId="0B5312AD" w:rsidR="005C5172" w:rsidRDefault="005C5172">
      <w:pPr>
        <w:spacing w:after="200" w:line="276" w:lineRule="auto"/>
      </w:pPr>
    </w:p>
    <w:p w14:paraId="0D003617" w14:textId="5C27CF85" w:rsidR="005C5172" w:rsidRDefault="005C5172">
      <w:pPr>
        <w:spacing w:after="200" w:line="276" w:lineRule="auto"/>
      </w:pPr>
    </w:p>
    <w:p w14:paraId="7E50FFDF" w14:textId="77777777" w:rsidR="005C5172" w:rsidRPr="00655E9C" w:rsidRDefault="005C5172">
      <w:pPr>
        <w:spacing w:after="200" w:line="276" w:lineRule="auto"/>
      </w:pPr>
    </w:p>
    <w:p w14:paraId="183F9E6A" w14:textId="77777777" w:rsidR="00072BD8" w:rsidRDefault="00072BD8" w:rsidP="0013605A">
      <w:pPr>
        <w:ind w:left="4248" w:firstLine="708"/>
        <w:jc w:val="both"/>
        <w:outlineLvl w:val="0"/>
        <w:rPr>
          <w:sz w:val="22"/>
          <w:szCs w:val="22"/>
        </w:rPr>
      </w:pPr>
    </w:p>
    <w:p w14:paraId="7FF78EF0" w14:textId="77777777" w:rsidR="00BE100D" w:rsidRPr="00655E9C" w:rsidRDefault="00BE100D">
      <w:pPr>
        <w:spacing w:after="200" w:line="276" w:lineRule="auto"/>
        <w:rPr>
          <w:sz w:val="20"/>
          <w:szCs w:val="20"/>
        </w:rPr>
      </w:pPr>
    </w:p>
    <w:p w14:paraId="5733848C" w14:textId="77777777" w:rsidR="00BE100D" w:rsidRPr="00655E9C" w:rsidRDefault="00BE100D">
      <w:pPr>
        <w:spacing w:after="200" w:line="276" w:lineRule="auto"/>
        <w:rPr>
          <w:sz w:val="20"/>
          <w:szCs w:val="20"/>
        </w:rPr>
      </w:pPr>
    </w:p>
    <w:p w14:paraId="1C539B1C" w14:textId="5DE705BF" w:rsidR="0013605A" w:rsidRPr="00655E9C" w:rsidRDefault="0013605A" w:rsidP="0013605A">
      <w:pPr>
        <w:ind w:left="4248" w:firstLine="708"/>
        <w:jc w:val="both"/>
        <w:outlineLvl w:val="0"/>
        <w:rPr>
          <w:sz w:val="22"/>
          <w:szCs w:val="22"/>
        </w:rPr>
      </w:pPr>
      <w:r w:rsidRPr="00655E9C">
        <w:rPr>
          <w:sz w:val="22"/>
          <w:szCs w:val="22"/>
        </w:rPr>
        <w:t xml:space="preserve">Lisa </w:t>
      </w:r>
      <w:r w:rsidR="00F23E79">
        <w:rPr>
          <w:sz w:val="22"/>
          <w:szCs w:val="22"/>
        </w:rPr>
        <w:t>7</w:t>
      </w:r>
      <w:r w:rsidRPr="00655E9C">
        <w:rPr>
          <w:sz w:val="22"/>
          <w:szCs w:val="22"/>
        </w:rPr>
        <w:t>/1</w:t>
      </w:r>
    </w:p>
    <w:p w14:paraId="4E7236BF" w14:textId="709F215F" w:rsidR="0013605A" w:rsidRPr="00655E9C" w:rsidRDefault="0013605A" w:rsidP="0013605A">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0EAB125C" w14:textId="77777777" w:rsidR="0013605A" w:rsidRPr="00655E9C" w:rsidRDefault="0013605A" w:rsidP="0013605A">
      <w:pPr>
        <w:ind w:left="4248" w:firstLine="708"/>
      </w:pPr>
      <w:r w:rsidRPr="00655E9C">
        <w:rPr>
          <w:sz w:val="22"/>
          <w:szCs w:val="22"/>
        </w:rPr>
        <w:t>3-2.</w:t>
      </w:r>
      <w:r w:rsidR="00BE100D"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5017A28D" w14:textId="77777777" w:rsidR="005A7BFE" w:rsidRPr="00655E9C" w:rsidRDefault="005A7BFE" w:rsidP="002E5CFA">
      <w:pPr>
        <w:rPr>
          <w:b/>
          <w:sz w:val="20"/>
          <w:szCs w:val="20"/>
        </w:rPr>
      </w:pPr>
    </w:p>
    <w:p w14:paraId="2644A2DF" w14:textId="77777777" w:rsidR="005A7BFE" w:rsidRPr="00655E9C" w:rsidRDefault="005A7BFE" w:rsidP="005A7BFE">
      <w:pPr>
        <w:jc w:val="right"/>
        <w:rPr>
          <w:b/>
        </w:rPr>
      </w:pPr>
    </w:p>
    <w:p w14:paraId="3229132A" w14:textId="77777777" w:rsidR="002E5CFA" w:rsidRPr="00655E9C" w:rsidRDefault="002E5CFA" w:rsidP="00524C27">
      <w:pPr>
        <w:ind w:left="360"/>
        <w:jc w:val="both"/>
        <w:rPr>
          <w:b/>
        </w:rPr>
      </w:pPr>
    </w:p>
    <w:p w14:paraId="282E0FF2" w14:textId="634B30EC" w:rsidR="009669E7" w:rsidRDefault="009669E7" w:rsidP="009669E7">
      <w:pPr>
        <w:ind w:right="130"/>
        <w:jc w:val="center"/>
        <w:rPr>
          <w:b/>
        </w:rPr>
      </w:pPr>
      <w:r>
        <w:rPr>
          <w:b/>
        </w:rPr>
        <w:t>RMK energiapuidu varumise, ladustamise ja mahu määramise juhend</w:t>
      </w:r>
    </w:p>
    <w:p w14:paraId="56A0A6AC" w14:textId="6C2705A0" w:rsidR="00B00CEC" w:rsidRDefault="00B00CEC" w:rsidP="009669E7">
      <w:pPr>
        <w:ind w:right="130"/>
        <w:jc w:val="center"/>
        <w:rPr>
          <w:b/>
        </w:rPr>
      </w:pPr>
    </w:p>
    <w:p w14:paraId="300FAF9B" w14:textId="4AF65DD7" w:rsidR="00B00CEC" w:rsidRPr="005414F7" w:rsidRDefault="00B00CEC" w:rsidP="00710712">
      <w:pPr>
        <w:pStyle w:val="Normaallaadveeb"/>
        <w:jc w:val="right"/>
      </w:pPr>
      <w:r w:rsidRPr="00655E9C">
        <w:rPr>
          <w:rFonts w:eastAsia="Calibri"/>
          <w:lang w:val="et-EE"/>
        </w:rPr>
        <w:t>(digitaalallkirja kuupäev nõustumusest)</w:t>
      </w:r>
    </w:p>
    <w:p w14:paraId="0A266F6A" w14:textId="77777777" w:rsidR="009669E7" w:rsidRPr="005414F7" w:rsidRDefault="009669E7" w:rsidP="00710712">
      <w:pPr>
        <w:jc w:val="both"/>
        <w:rPr>
          <w:b/>
        </w:rPr>
      </w:pPr>
    </w:p>
    <w:p w14:paraId="7F8CE755" w14:textId="77777777" w:rsidR="009669E7" w:rsidRDefault="009669E7" w:rsidP="009669E7">
      <w:pPr>
        <w:numPr>
          <w:ilvl w:val="0"/>
          <w:numId w:val="7"/>
        </w:numPr>
        <w:tabs>
          <w:tab w:val="clear" w:pos="480"/>
          <w:tab w:val="num" w:pos="709"/>
        </w:tabs>
        <w:ind w:left="709" w:hanging="709"/>
        <w:jc w:val="both"/>
        <w:rPr>
          <w:b/>
        </w:rPr>
      </w:pPr>
      <w:r>
        <w:rPr>
          <w:b/>
        </w:rPr>
        <w:t>Üldsätted</w:t>
      </w:r>
    </w:p>
    <w:p w14:paraId="5B93A010" w14:textId="77777777" w:rsidR="009669E7" w:rsidRDefault="009669E7" w:rsidP="009669E7">
      <w:pPr>
        <w:numPr>
          <w:ilvl w:val="1"/>
          <w:numId w:val="7"/>
        </w:numPr>
        <w:tabs>
          <w:tab w:val="clear" w:pos="480"/>
          <w:tab w:val="num" w:pos="709"/>
        </w:tabs>
        <w:ind w:left="709" w:hanging="709"/>
        <w:jc w:val="both"/>
      </w:pPr>
      <w:r>
        <w:t>Juhend sätestab energiapuidu varumise, ladustamise ja mahu määramise nõuded.</w:t>
      </w:r>
    </w:p>
    <w:p w14:paraId="49706D23" w14:textId="77777777" w:rsidR="009669E7" w:rsidRDefault="009669E7" w:rsidP="009669E7">
      <w:pPr>
        <w:numPr>
          <w:ilvl w:val="1"/>
          <w:numId w:val="7"/>
        </w:numPr>
        <w:tabs>
          <w:tab w:val="clear" w:pos="480"/>
          <w:tab w:val="num" w:pos="709"/>
        </w:tabs>
        <w:ind w:left="709" w:hanging="709"/>
        <w:jc w:val="both"/>
      </w:pPr>
      <w:r>
        <w:t>Kui energiapuidu virna ladustatakse raidmeid ja tüveseid segamini, loetakse kogu virn raidmeteks.</w:t>
      </w:r>
    </w:p>
    <w:p w14:paraId="7917C40F" w14:textId="77777777" w:rsidR="009669E7" w:rsidRDefault="009669E7" w:rsidP="009669E7">
      <w:pPr>
        <w:numPr>
          <w:ilvl w:val="1"/>
          <w:numId w:val="7"/>
        </w:numPr>
        <w:tabs>
          <w:tab w:val="clear" w:pos="480"/>
          <w:tab w:val="num" w:pos="709"/>
        </w:tabs>
        <w:ind w:left="709" w:hanging="709"/>
        <w:jc w:val="both"/>
      </w:pPr>
      <w:r>
        <w:t xml:space="preserve">Kui ei ole võimalik juhendis toodud nõudeid täita, nt </w:t>
      </w:r>
      <w:r w:rsidRPr="00E41897">
        <w:t>on vaja ene</w:t>
      </w:r>
      <w:r>
        <w:t xml:space="preserve">rgiapuit kiiresti hakkida, </w:t>
      </w:r>
      <w:r w:rsidRPr="00E41897">
        <w:t xml:space="preserve">tuleb </w:t>
      </w:r>
      <w:r>
        <w:t xml:space="preserve">praakeril, metsaparandajal või looduskaitse tööjuhil </w:t>
      </w:r>
      <w:r w:rsidRPr="00E41897">
        <w:t xml:space="preserve">enne varumise alustamist </w:t>
      </w:r>
      <w:r>
        <w:t>tegevused kokku leppida</w:t>
      </w:r>
      <w:r w:rsidRPr="00E41897">
        <w:t xml:space="preserve"> piirkondliku </w:t>
      </w:r>
      <w:r>
        <w:t>energia</w:t>
      </w:r>
      <w:r>
        <w:softHyphen/>
        <w:t>puidu</w:t>
      </w:r>
      <w:r>
        <w:softHyphen/>
      </w:r>
      <w:r>
        <w:softHyphen/>
        <w:t>logistikuga</w:t>
      </w:r>
      <w:r w:rsidRPr="00E41897">
        <w:t>.</w:t>
      </w:r>
    </w:p>
    <w:p w14:paraId="1FC96651" w14:textId="77777777" w:rsidR="009669E7" w:rsidRDefault="009669E7" w:rsidP="009669E7">
      <w:pPr>
        <w:ind w:left="709"/>
        <w:jc w:val="both"/>
      </w:pPr>
    </w:p>
    <w:p w14:paraId="0C66F670" w14:textId="77777777" w:rsidR="009669E7" w:rsidRDefault="009669E7" w:rsidP="009669E7">
      <w:pPr>
        <w:numPr>
          <w:ilvl w:val="0"/>
          <w:numId w:val="7"/>
        </w:numPr>
        <w:tabs>
          <w:tab w:val="clear" w:pos="480"/>
          <w:tab w:val="num" w:pos="0"/>
        </w:tabs>
        <w:ind w:left="709" w:hanging="709"/>
        <w:jc w:val="both"/>
        <w:rPr>
          <w:b/>
        </w:rPr>
      </w:pPr>
      <w:r>
        <w:rPr>
          <w:b/>
        </w:rPr>
        <w:t>Mõisted</w:t>
      </w:r>
    </w:p>
    <w:p w14:paraId="6508E553" w14:textId="77777777" w:rsidR="009669E7" w:rsidRPr="00156C40" w:rsidRDefault="009669E7" w:rsidP="009669E7">
      <w:pPr>
        <w:pStyle w:val="Default"/>
        <w:ind w:left="709"/>
        <w:jc w:val="both"/>
      </w:pPr>
      <w:r w:rsidRPr="000B49D1">
        <w:rPr>
          <w:sz w:val="23"/>
          <w:szCs w:val="23"/>
        </w:rPr>
        <w:t>Juhendis kasutatakse mõisteid ja lühendeid järgmises tähenduses:</w:t>
      </w:r>
    </w:p>
    <w:p w14:paraId="21529BAA" w14:textId="77777777" w:rsidR="009669E7" w:rsidRDefault="009669E7" w:rsidP="009669E7">
      <w:pPr>
        <w:numPr>
          <w:ilvl w:val="1"/>
          <w:numId w:val="7"/>
        </w:numPr>
        <w:tabs>
          <w:tab w:val="clear" w:pos="480"/>
        </w:tabs>
        <w:ind w:left="709" w:hanging="709"/>
        <w:jc w:val="both"/>
      </w:pPr>
      <w:r>
        <w:t>e</w:t>
      </w:r>
      <w:r w:rsidRPr="005414F7">
        <w:t>nergiapui</w:t>
      </w:r>
      <w:r>
        <w:t xml:space="preserve">t – </w:t>
      </w:r>
      <w:r w:rsidRPr="006F55F5">
        <w:t>raidmed, tüvesed (laasimata tüvesed ja laasitud tüvesed) ja kännud, mida kasutatakse hakkpuidu tootmiseks</w:t>
      </w:r>
      <w:r>
        <w:t>;</w:t>
      </w:r>
    </w:p>
    <w:p w14:paraId="792A7B8E" w14:textId="77777777" w:rsidR="009669E7" w:rsidRDefault="009669E7" w:rsidP="009669E7">
      <w:pPr>
        <w:numPr>
          <w:ilvl w:val="1"/>
          <w:numId w:val="7"/>
        </w:numPr>
        <w:tabs>
          <w:tab w:val="clear" w:pos="480"/>
          <w:tab w:val="num" w:pos="709"/>
        </w:tabs>
        <w:ind w:left="709" w:hanging="709"/>
        <w:jc w:val="both"/>
      </w:pPr>
      <w:r>
        <w:t xml:space="preserve">hakkpuit – </w:t>
      </w:r>
      <w:r w:rsidRPr="006F55F5">
        <w:t>puit, mis valmistatud raidmetest, laasitud tüvedest, laasimata tüvedest, kändudest ja ümarpuidust hakkimise või purustamise teel</w:t>
      </w:r>
      <w:r>
        <w:t>;</w:t>
      </w:r>
    </w:p>
    <w:p w14:paraId="6DD2FCA1" w14:textId="77777777" w:rsidR="009669E7" w:rsidRDefault="009669E7" w:rsidP="009669E7">
      <w:pPr>
        <w:numPr>
          <w:ilvl w:val="1"/>
          <w:numId w:val="7"/>
        </w:numPr>
        <w:tabs>
          <w:tab w:val="clear" w:pos="480"/>
          <w:tab w:val="num" w:pos="0"/>
        </w:tabs>
        <w:ind w:left="709" w:hanging="709"/>
        <w:jc w:val="both"/>
      </w:pPr>
      <w:r>
        <w:t>raidmed – ümarpuidu varumisel üle jäävad puu</w:t>
      </w:r>
      <w:r w:rsidRPr="00B71576">
        <w:t xml:space="preserve">osad ja kasutamata puit </w:t>
      </w:r>
      <w:r>
        <w:t>(latv, oksad, alamõõdulised notid jms);</w:t>
      </w:r>
    </w:p>
    <w:p w14:paraId="5232AB0B" w14:textId="77777777" w:rsidR="009669E7" w:rsidRPr="006F55F5" w:rsidRDefault="009669E7" w:rsidP="009669E7">
      <w:pPr>
        <w:numPr>
          <w:ilvl w:val="1"/>
          <w:numId w:val="7"/>
        </w:numPr>
        <w:tabs>
          <w:tab w:val="clear" w:pos="480"/>
          <w:tab w:val="num" w:pos="0"/>
        </w:tabs>
        <w:ind w:left="709" w:hanging="709"/>
        <w:jc w:val="both"/>
      </w:pPr>
      <w:r>
        <w:t xml:space="preserve">tüvesed – </w:t>
      </w:r>
      <w:r w:rsidRPr="006F55F5">
        <w:t xml:space="preserve">laasimata puutüved või puutüve osad ja laasitud peene diameetriga ümarpuit, mis ei ole sobilik </w:t>
      </w:r>
      <w:r>
        <w:t>palgiks, paberi- või küttepuiduks;</w:t>
      </w:r>
    </w:p>
    <w:p w14:paraId="7CD896E4" w14:textId="77777777" w:rsidR="009669E7" w:rsidRDefault="009669E7" w:rsidP="009669E7">
      <w:pPr>
        <w:numPr>
          <w:ilvl w:val="1"/>
          <w:numId w:val="7"/>
        </w:numPr>
        <w:tabs>
          <w:tab w:val="clear" w:pos="480"/>
          <w:tab w:val="num" w:pos="0"/>
        </w:tabs>
        <w:ind w:left="709" w:hanging="709"/>
        <w:jc w:val="both"/>
      </w:pPr>
      <w:r>
        <w:t>hakkur – puidu hakkimise või purustamise seade;</w:t>
      </w:r>
    </w:p>
    <w:p w14:paraId="1C219720" w14:textId="77777777" w:rsidR="009669E7" w:rsidRDefault="009669E7" w:rsidP="009669E7">
      <w:pPr>
        <w:numPr>
          <w:ilvl w:val="1"/>
          <w:numId w:val="7"/>
        </w:numPr>
        <w:tabs>
          <w:tab w:val="clear" w:pos="480"/>
          <w:tab w:val="num" w:pos="0"/>
        </w:tabs>
        <w:ind w:left="709" w:hanging="709"/>
        <w:jc w:val="both"/>
      </w:pPr>
      <w:r>
        <w:t>konteinerveok – veok, millega veetakse hakkpuitu;</w:t>
      </w:r>
    </w:p>
    <w:p w14:paraId="4FAF687D" w14:textId="77777777" w:rsidR="009669E7" w:rsidRDefault="009669E7" w:rsidP="009669E7">
      <w:pPr>
        <w:numPr>
          <w:ilvl w:val="1"/>
          <w:numId w:val="7"/>
        </w:numPr>
        <w:tabs>
          <w:tab w:val="clear" w:pos="480"/>
          <w:tab w:val="num" w:pos="0"/>
        </w:tabs>
        <w:ind w:left="709" w:hanging="709"/>
        <w:jc w:val="both"/>
      </w:pPr>
      <w:r>
        <w:t>kattepaber – spetsiaalne paber raidmete ja tüveste katmiseks;</w:t>
      </w:r>
    </w:p>
    <w:p w14:paraId="1748504A" w14:textId="77777777" w:rsidR="009669E7" w:rsidRDefault="009669E7" w:rsidP="009669E7">
      <w:pPr>
        <w:numPr>
          <w:ilvl w:val="1"/>
          <w:numId w:val="7"/>
        </w:numPr>
        <w:tabs>
          <w:tab w:val="clear" w:pos="480"/>
          <w:tab w:val="num" w:pos="0"/>
        </w:tabs>
        <w:ind w:left="709" w:hanging="709"/>
        <w:jc w:val="both"/>
      </w:pPr>
      <w:r>
        <w:t xml:space="preserve">vigla- ehk kahvelhaarats – </w:t>
      </w:r>
      <w:r w:rsidRPr="006F55F5">
        <w:t>haarats, mille haaratsi tipud ei ole ühendatud</w:t>
      </w:r>
      <w:r>
        <w:t>;</w:t>
      </w:r>
    </w:p>
    <w:p w14:paraId="4C3CE84B" w14:textId="77777777" w:rsidR="009669E7" w:rsidRDefault="009669E7" w:rsidP="009669E7">
      <w:pPr>
        <w:numPr>
          <w:ilvl w:val="1"/>
          <w:numId w:val="7"/>
        </w:numPr>
        <w:tabs>
          <w:tab w:val="clear" w:pos="480"/>
          <w:tab w:val="num" w:pos="0"/>
        </w:tabs>
        <w:ind w:left="709" w:hanging="709"/>
        <w:jc w:val="both"/>
      </w:pPr>
      <w:r>
        <w:t>tm – tihumeeter;</w:t>
      </w:r>
    </w:p>
    <w:p w14:paraId="57A8750A" w14:textId="77777777" w:rsidR="009669E7" w:rsidRPr="006F55F5" w:rsidRDefault="009669E7" w:rsidP="009669E7">
      <w:pPr>
        <w:numPr>
          <w:ilvl w:val="1"/>
          <w:numId w:val="7"/>
        </w:numPr>
        <w:tabs>
          <w:tab w:val="clear" w:pos="480"/>
          <w:tab w:val="num" w:pos="0"/>
        </w:tabs>
        <w:ind w:left="709" w:hanging="709"/>
        <w:jc w:val="both"/>
      </w:pPr>
      <w:r>
        <w:t>pm</w:t>
      </w:r>
      <w:r>
        <w:rPr>
          <w:vertAlign w:val="superscript"/>
        </w:rPr>
        <w:t>3</w:t>
      </w:r>
      <w:r>
        <w:t xml:space="preserve"> – puistekuupmeeter.</w:t>
      </w:r>
    </w:p>
    <w:p w14:paraId="749EDAC5" w14:textId="77777777" w:rsidR="009669E7" w:rsidRPr="005414F7" w:rsidRDefault="009669E7" w:rsidP="009669E7">
      <w:pPr>
        <w:ind w:left="709"/>
        <w:jc w:val="both"/>
      </w:pPr>
    </w:p>
    <w:p w14:paraId="0D3BA51D" w14:textId="77777777" w:rsidR="009669E7" w:rsidRDefault="009669E7" w:rsidP="009669E7">
      <w:pPr>
        <w:numPr>
          <w:ilvl w:val="0"/>
          <w:numId w:val="8"/>
        </w:numPr>
        <w:tabs>
          <w:tab w:val="clear" w:pos="480"/>
          <w:tab w:val="num" w:pos="709"/>
        </w:tabs>
        <w:ind w:left="709" w:hanging="709"/>
        <w:jc w:val="both"/>
        <w:rPr>
          <w:b/>
        </w:rPr>
      </w:pPr>
      <w:r>
        <w:rPr>
          <w:b/>
        </w:rPr>
        <w:t>Energiapuidu varumine</w:t>
      </w:r>
    </w:p>
    <w:p w14:paraId="443A1297" w14:textId="77777777" w:rsidR="009669E7" w:rsidRDefault="009669E7" w:rsidP="009669E7">
      <w:pPr>
        <w:numPr>
          <w:ilvl w:val="1"/>
          <w:numId w:val="8"/>
        </w:numPr>
        <w:tabs>
          <w:tab w:val="clear" w:pos="480"/>
          <w:tab w:val="num" w:pos="709"/>
        </w:tabs>
        <w:ind w:left="709" w:hanging="709"/>
        <w:jc w:val="both"/>
      </w:pPr>
      <w:r>
        <w:t xml:space="preserve">Energiapuidu varumisel ei tohi sattuda energiapuidu </w:t>
      </w:r>
      <w:r w:rsidRPr="005414F7">
        <w:t xml:space="preserve">hulka kive, </w:t>
      </w:r>
      <w:r>
        <w:t xml:space="preserve">pinnast, </w:t>
      </w:r>
      <w:r w:rsidRPr="005414F7">
        <w:t>metalli</w:t>
      </w:r>
      <w:r>
        <w:t xml:space="preserve"> ega muid võõrkehasid, mis kahjustavad</w:t>
      </w:r>
      <w:r w:rsidDel="006C26A5">
        <w:t xml:space="preserve"> </w:t>
      </w:r>
      <w:r>
        <w:t xml:space="preserve">hakkurit ja/või vähendavad energiapuidu kvaliteeti. </w:t>
      </w:r>
    </w:p>
    <w:p w14:paraId="02E80885" w14:textId="77777777" w:rsidR="009669E7" w:rsidRDefault="009669E7" w:rsidP="009669E7">
      <w:pPr>
        <w:numPr>
          <w:ilvl w:val="1"/>
          <w:numId w:val="8"/>
        </w:numPr>
        <w:tabs>
          <w:tab w:val="clear" w:pos="480"/>
          <w:tab w:val="num" w:pos="709"/>
        </w:tabs>
        <w:ind w:left="709" w:hanging="709"/>
        <w:jc w:val="both"/>
      </w:pPr>
      <w:r>
        <w:t>Raidmeid</w:t>
      </w:r>
      <w:r w:rsidRPr="0002711A">
        <w:t xml:space="preserve"> tuleb </w:t>
      </w:r>
      <w:r>
        <w:t xml:space="preserve">raielangil hoida seni, </w:t>
      </w:r>
      <w:r w:rsidRPr="0002711A">
        <w:t>kuni lehed ja okkad on pruunistunud ning kuivanud</w:t>
      </w:r>
      <w:r>
        <w:t xml:space="preserve">. </w:t>
      </w:r>
    </w:p>
    <w:p w14:paraId="1A9B8BBE" w14:textId="77777777" w:rsidR="009669E7" w:rsidRDefault="009669E7" w:rsidP="009669E7">
      <w:pPr>
        <w:numPr>
          <w:ilvl w:val="1"/>
          <w:numId w:val="8"/>
        </w:numPr>
        <w:tabs>
          <w:tab w:val="clear" w:pos="480"/>
          <w:tab w:val="num" w:pos="709"/>
        </w:tabs>
        <w:ind w:left="709" w:hanging="709"/>
        <w:jc w:val="both"/>
      </w:pPr>
      <w:r>
        <w:t>Kui okaspuu</w:t>
      </w:r>
      <w:r w:rsidRPr="0002711A">
        <w:t xml:space="preserve"> enamusega raidmeid ei ole võimalik </w:t>
      </w:r>
      <w:r>
        <w:t>raielangil kuivatada,</w:t>
      </w:r>
      <w:r w:rsidRPr="0002711A">
        <w:t xml:space="preserve"> siis sell</w:t>
      </w:r>
      <w:r>
        <w:t>iselt</w:t>
      </w:r>
      <w:r w:rsidRPr="0002711A">
        <w:t xml:space="preserve"> raie</w:t>
      </w:r>
      <w:r>
        <w:softHyphen/>
      </w:r>
      <w:r w:rsidRPr="0002711A">
        <w:t>langilt</w:t>
      </w:r>
      <w:r>
        <w:t xml:space="preserve"> energiapuidu varumist ei kavandata.</w:t>
      </w:r>
    </w:p>
    <w:p w14:paraId="5C4CBF0E" w14:textId="77777777" w:rsidR="009669E7" w:rsidRPr="0002711A" w:rsidRDefault="009669E7" w:rsidP="009669E7">
      <w:pPr>
        <w:numPr>
          <w:ilvl w:val="1"/>
          <w:numId w:val="8"/>
        </w:numPr>
        <w:tabs>
          <w:tab w:val="clear" w:pos="480"/>
          <w:tab w:val="num" w:pos="709"/>
        </w:tabs>
        <w:ind w:left="709" w:hanging="709"/>
        <w:jc w:val="both"/>
      </w:pPr>
      <w:r>
        <w:t xml:space="preserve">Laasimata tüveseid tuleb raiekohal hoida lehtede ja okaste pruunistumiseni, kuid eeldusel, et need ei sega järgnevaid metsamajanduslike või looduskaitselisi tegevusi. </w:t>
      </w:r>
    </w:p>
    <w:p w14:paraId="074A746D" w14:textId="77777777" w:rsidR="009669E7" w:rsidRDefault="009669E7" w:rsidP="009669E7">
      <w:pPr>
        <w:numPr>
          <w:ilvl w:val="1"/>
          <w:numId w:val="8"/>
        </w:numPr>
        <w:tabs>
          <w:tab w:val="clear" w:pos="480"/>
          <w:tab w:val="num" w:pos="709"/>
        </w:tabs>
        <w:ind w:left="709" w:hanging="709"/>
        <w:jc w:val="both"/>
      </w:pPr>
      <w:r>
        <w:t>Energiapuidu k</w:t>
      </w:r>
      <w:r w:rsidRPr="00C65F56">
        <w:t xml:space="preserve">okkuveol tuleb </w:t>
      </w:r>
      <w:r>
        <w:t>eelistada</w:t>
      </w:r>
      <w:r w:rsidRPr="00C65F56">
        <w:t xml:space="preserve"> viglahaaratsit, et vältida kivide ja pinnase sattumist energiapuidu hulka</w:t>
      </w:r>
      <w:r>
        <w:t xml:space="preserve">. </w:t>
      </w:r>
    </w:p>
    <w:p w14:paraId="4E612222" w14:textId="77777777" w:rsidR="009669E7" w:rsidRDefault="009669E7" w:rsidP="009669E7">
      <w:pPr>
        <w:numPr>
          <w:ilvl w:val="1"/>
          <w:numId w:val="8"/>
        </w:numPr>
        <w:tabs>
          <w:tab w:val="clear" w:pos="480"/>
          <w:tab w:val="num" w:pos="709"/>
        </w:tabs>
        <w:ind w:left="709" w:hanging="709"/>
        <w:jc w:val="both"/>
      </w:pPr>
      <w:r>
        <w:lastRenderedPageBreak/>
        <w:t xml:space="preserve">Vältimaks </w:t>
      </w:r>
      <w:r w:rsidRPr="00B9701F">
        <w:t xml:space="preserve">pinnase ja niiske </w:t>
      </w:r>
      <w:r>
        <w:t>puidu</w:t>
      </w:r>
      <w:r w:rsidRPr="00B9701F">
        <w:t xml:space="preserve"> sattumist energiapuidu hulka</w:t>
      </w:r>
      <w:r>
        <w:t xml:space="preserve">, tuleb kokkuveol, kui see on töö teostamise iseloomust tulenevalt võimalik, jätta raiekohale </w:t>
      </w:r>
      <w:r w:rsidRPr="000B49D1">
        <w:t>maha vaalude või hunnikute põhjad</w:t>
      </w:r>
      <w:r>
        <w:t>.</w:t>
      </w:r>
    </w:p>
    <w:p w14:paraId="7F675674" w14:textId="77777777" w:rsidR="009669E7" w:rsidRDefault="009669E7" w:rsidP="009669E7">
      <w:pPr>
        <w:ind w:left="360"/>
        <w:jc w:val="both"/>
        <w:rPr>
          <w:b/>
        </w:rPr>
      </w:pPr>
    </w:p>
    <w:p w14:paraId="3A6C93C1" w14:textId="77777777" w:rsidR="009669E7" w:rsidRPr="00C65F56" w:rsidRDefault="009669E7" w:rsidP="009669E7">
      <w:pPr>
        <w:numPr>
          <w:ilvl w:val="0"/>
          <w:numId w:val="8"/>
        </w:numPr>
        <w:tabs>
          <w:tab w:val="clear" w:pos="480"/>
          <w:tab w:val="num" w:pos="709"/>
        </w:tabs>
        <w:ind w:left="709" w:hanging="709"/>
        <w:jc w:val="both"/>
        <w:rPr>
          <w:b/>
        </w:rPr>
      </w:pPr>
      <w:r>
        <w:rPr>
          <w:b/>
        </w:rPr>
        <w:t xml:space="preserve">Energiapuidu ladustamine ja hakkimine vahelaoplatsil </w:t>
      </w:r>
    </w:p>
    <w:p w14:paraId="726D3771" w14:textId="77777777" w:rsidR="009669E7" w:rsidRDefault="009669E7" w:rsidP="009669E7">
      <w:pPr>
        <w:numPr>
          <w:ilvl w:val="1"/>
          <w:numId w:val="8"/>
        </w:numPr>
        <w:tabs>
          <w:tab w:val="clear" w:pos="480"/>
          <w:tab w:val="num" w:pos="709"/>
        </w:tabs>
        <w:ind w:left="709" w:hanging="709"/>
        <w:jc w:val="both"/>
      </w:pPr>
      <w:r w:rsidRPr="00C65F56">
        <w:t>Vahelao</w:t>
      </w:r>
      <w:r>
        <w:t>platsi</w:t>
      </w:r>
      <w:r w:rsidRPr="00C65F56">
        <w:t xml:space="preserve"> asukohaks </w:t>
      </w:r>
      <w:r>
        <w:t xml:space="preserve">tuleb </w:t>
      </w:r>
      <w:r w:rsidRPr="00C65F56">
        <w:t>võimalusel valida lagedam koht, mis on tuultele ja päikesele avatud</w:t>
      </w:r>
      <w:r>
        <w:t>.</w:t>
      </w:r>
    </w:p>
    <w:p w14:paraId="62F4CC34" w14:textId="77777777" w:rsidR="009669E7" w:rsidRDefault="009669E7" w:rsidP="009669E7">
      <w:pPr>
        <w:numPr>
          <w:ilvl w:val="1"/>
          <w:numId w:val="8"/>
        </w:numPr>
        <w:tabs>
          <w:tab w:val="clear" w:pos="480"/>
          <w:tab w:val="num" w:pos="709"/>
        </w:tabs>
        <w:ind w:left="709" w:hanging="709"/>
        <w:jc w:val="both"/>
      </w:pPr>
      <w:r w:rsidRPr="00C65F56">
        <w:t>Energiapuidu virn</w:t>
      </w:r>
      <w:r>
        <w:t>a serv</w:t>
      </w:r>
      <w:r w:rsidRPr="00C65F56">
        <w:t xml:space="preserve"> </w:t>
      </w:r>
      <w:r>
        <w:t>peab teeservast asuma 1 m kaugusel.</w:t>
      </w:r>
    </w:p>
    <w:p w14:paraId="644AE54B" w14:textId="77777777" w:rsidR="009669E7" w:rsidRPr="0016650E" w:rsidRDefault="009669E7" w:rsidP="009669E7">
      <w:pPr>
        <w:numPr>
          <w:ilvl w:val="1"/>
          <w:numId w:val="8"/>
        </w:numPr>
        <w:tabs>
          <w:tab w:val="clear" w:pos="480"/>
          <w:tab w:val="num" w:pos="709"/>
        </w:tabs>
        <w:ind w:left="709" w:hanging="709"/>
        <w:jc w:val="both"/>
      </w:pPr>
      <w:r>
        <w:t>Energiapuidu</w:t>
      </w:r>
      <w:r w:rsidRPr="0016650E">
        <w:t xml:space="preserve"> virnade all </w:t>
      </w:r>
      <w:r>
        <w:t>tuleb v</w:t>
      </w:r>
      <w:r w:rsidRPr="0016650E">
        <w:t xml:space="preserve">õimalusel kasutada aluspuid </w:t>
      </w:r>
      <w:r>
        <w:t xml:space="preserve">või jämedamaid tüveseid, millede diameeter ei tohi olla suurem kui 50 cm, eesmärgiga </w:t>
      </w:r>
      <w:r w:rsidRPr="0016650E">
        <w:t>vähend</w:t>
      </w:r>
      <w:r>
        <w:t>ada</w:t>
      </w:r>
      <w:r w:rsidRPr="0016650E">
        <w:t xml:space="preserve"> </w:t>
      </w:r>
      <w:r>
        <w:t xml:space="preserve">energiapuidu </w:t>
      </w:r>
      <w:r w:rsidRPr="0016650E">
        <w:t>niiskust</w:t>
      </w:r>
      <w:r>
        <w:t xml:space="preserve">. </w:t>
      </w:r>
    </w:p>
    <w:p w14:paraId="284B587F" w14:textId="77777777" w:rsidR="009669E7" w:rsidRDefault="009669E7" w:rsidP="009669E7">
      <w:pPr>
        <w:numPr>
          <w:ilvl w:val="1"/>
          <w:numId w:val="8"/>
        </w:numPr>
        <w:tabs>
          <w:tab w:val="clear" w:pos="480"/>
          <w:tab w:val="num" w:pos="709"/>
        </w:tabs>
        <w:ind w:left="709" w:hanging="709"/>
        <w:jc w:val="both"/>
      </w:pPr>
      <w:r>
        <w:t xml:space="preserve">Energiapuidu ladustamisel </w:t>
      </w:r>
      <w:r w:rsidRPr="00C65F56">
        <w:t>kraavidele</w:t>
      </w:r>
      <w:r>
        <w:t xml:space="preserve"> tuleb arvestada, et ei tekiks liigseid vee voolamise takistusi.</w:t>
      </w:r>
    </w:p>
    <w:p w14:paraId="6D8EC957" w14:textId="77777777" w:rsidR="009669E7" w:rsidRPr="00C65F56" w:rsidRDefault="009669E7" w:rsidP="009669E7">
      <w:pPr>
        <w:numPr>
          <w:ilvl w:val="1"/>
          <w:numId w:val="8"/>
        </w:numPr>
        <w:tabs>
          <w:tab w:val="clear" w:pos="480"/>
          <w:tab w:val="num" w:pos="709"/>
        </w:tabs>
        <w:ind w:left="709" w:hanging="709"/>
        <w:jc w:val="both"/>
      </w:pPr>
      <w:r>
        <w:t>E</w:t>
      </w:r>
      <w:r w:rsidRPr="00C65F56">
        <w:t>nergiapuit tuleb lad</w:t>
      </w:r>
      <w:r>
        <w:t>u</w:t>
      </w:r>
      <w:r w:rsidRPr="00C65F56">
        <w:t>stada</w:t>
      </w:r>
      <w:r>
        <w:t xml:space="preserve"> sõidetava</w:t>
      </w:r>
      <w:r w:rsidRPr="00C65F56">
        <w:t xml:space="preserve"> tee äärde selliselt, et seda on võimalik hakkida</w:t>
      </w:r>
      <w:r>
        <w:t xml:space="preserve"> ja välja vedada poolhaakes oleva konteinerveokiga. Vältida tuleb t</w:t>
      </w:r>
      <w:r w:rsidRPr="005414F7">
        <w:t>upik</w:t>
      </w:r>
      <w:r>
        <w:t>tei</w:t>
      </w:r>
      <w:r w:rsidRPr="005414F7">
        <w:t>d</w:t>
      </w:r>
      <w:r>
        <w:t xml:space="preserve">, arvestada </w:t>
      </w:r>
      <w:r w:rsidRPr="005414F7">
        <w:t>ümber</w:t>
      </w:r>
      <w:r>
        <w:softHyphen/>
        <w:t>pööramis</w:t>
      </w:r>
      <w:r>
        <w:softHyphen/>
      </w:r>
      <w:r w:rsidRPr="005414F7">
        <w:t>platsid</w:t>
      </w:r>
      <w:r>
        <w:t>ega, tee laiusega, tee kandevõimega jne.</w:t>
      </w:r>
    </w:p>
    <w:p w14:paraId="19CEFA35" w14:textId="77777777" w:rsidR="009669E7" w:rsidRDefault="009669E7" w:rsidP="009669E7">
      <w:pPr>
        <w:numPr>
          <w:ilvl w:val="1"/>
          <w:numId w:val="8"/>
        </w:numPr>
        <w:tabs>
          <w:tab w:val="clear" w:pos="480"/>
          <w:tab w:val="num" w:pos="709"/>
        </w:tabs>
        <w:ind w:left="709" w:hanging="709"/>
        <w:jc w:val="both"/>
      </w:pPr>
      <w:r>
        <w:t xml:space="preserve">Energiapuit </w:t>
      </w:r>
      <w:r w:rsidRPr="0016650E">
        <w:t>tuleb ladustada risti tee</w:t>
      </w:r>
      <w:r>
        <w:t xml:space="preserve"> telje</w:t>
      </w:r>
      <w:r w:rsidRPr="0016650E">
        <w:t>ga</w:t>
      </w:r>
      <w:r>
        <w:t>,</w:t>
      </w:r>
      <w:r w:rsidRPr="0016650E">
        <w:t xml:space="preserve"> </w:t>
      </w:r>
      <w:r>
        <w:t>veokitega sissesõidul paremat kätt. Tüveste puhul peavad tüükad olema tee poole. Kui energiapuitu ei ole võimalik ladustada paremat kätt, tuleb juhinduda joonisest 3.</w:t>
      </w:r>
    </w:p>
    <w:p w14:paraId="34617070" w14:textId="77777777" w:rsidR="009669E7" w:rsidRDefault="009669E7" w:rsidP="009669E7">
      <w:pPr>
        <w:numPr>
          <w:ilvl w:val="1"/>
          <w:numId w:val="8"/>
        </w:numPr>
        <w:tabs>
          <w:tab w:val="clear" w:pos="480"/>
          <w:tab w:val="num" w:pos="709"/>
        </w:tabs>
        <w:ind w:left="709" w:hanging="709"/>
        <w:jc w:val="both"/>
      </w:pPr>
      <w:r>
        <w:t>Hakkimine on kõige efektiivsem, kui energiapuit on ladutatud selliselt</w:t>
      </w:r>
      <w:r w:rsidRPr="005006FF">
        <w:t xml:space="preserve">, </w:t>
      </w:r>
      <w:r>
        <w:t>et</w:t>
      </w:r>
      <w:r w:rsidRPr="005006FF">
        <w:t xml:space="preserve"> hakkur ja konteiner</w:t>
      </w:r>
      <w:r>
        <w:t xml:space="preserve">veok saavad </w:t>
      </w:r>
      <w:r w:rsidRPr="005006FF">
        <w:t>asetse</w:t>
      </w:r>
      <w:r>
        <w:t xml:space="preserve">da hakkimisel </w:t>
      </w:r>
      <w:r w:rsidRPr="005006FF">
        <w:t>kõrvuti (vt joonis 2). Sellisel juhul peavad hakkur ja konteiner</w:t>
      </w:r>
      <w:r>
        <w:t xml:space="preserve">veok </w:t>
      </w:r>
      <w:r w:rsidRPr="005006FF">
        <w:t xml:space="preserve">olema </w:t>
      </w:r>
      <w:r>
        <w:t xml:space="preserve">samal </w:t>
      </w:r>
      <w:r w:rsidRPr="005006FF">
        <w:t xml:space="preserve">tasapinnal, erinevus tasapindade vahel ei tohi olla </w:t>
      </w:r>
      <w:r>
        <w:t xml:space="preserve">suurem kui </w:t>
      </w:r>
      <w:r w:rsidRPr="005006FF">
        <w:t>0,4</w:t>
      </w:r>
      <w:r>
        <w:t xml:space="preserve"> </w:t>
      </w:r>
      <w:r w:rsidRPr="005006FF">
        <w:t>m</w:t>
      </w:r>
      <w:r>
        <w:t>.</w:t>
      </w:r>
    </w:p>
    <w:p w14:paraId="19234079" w14:textId="77777777" w:rsidR="009669E7" w:rsidRPr="00C65F56" w:rsidRDefault="009669E7" w:rsidP="009669E7">
      <w:pPr>
        <w:numPr>
          <w:ilvl w:val="1"/>
          <w:numId w:val="8"/>
        </w:numPr>
        <w:tabs>
          <w:tab w:val="clear" w:pos="480"/>
          <w:tab w:val="num" w:pos="709"/>
        </w:tabs>
        <w:ind w:left="709" w:hanging="709"/>
        <w:jc w:val="both"/>
      </w:pPr>
      <w:r w:rsidRPr="005414F7">
        <w:t>Hakki</w:t>
      </w:r>
      <w:r>
        <w:t xml:space="preserve">da on võimalik </w:t>
      </w:r>
      <w:r w:rsidRPr="005414F7">
        <w:t xml:space="preserve">ka </w:t>
      </w:r>
      <w:r>
        <w:t xml:space="preserve">selliselt, et </w:t>
      </w:r>
      <w:r w:rsidRPr="005006FF">
        <w:t>hakkur ja konteiner</w:t>
      </w:r>
      <w:r>
        <w:t>veok asuvad teine</w:t>
      </w:r>
      <w:r w:rsidRPr="005414F7">
        <w:t>teise taga</w:t>
      </w:r>
      <w:r>
        <w:t xml:space="preserve"> </w:t>
      </w:r>
      <w:r w:rsidRPr="005414F7">
        <w:t>(v</w:t>
      </w:r>
      <w:r>
        <w:t>t</w:t>
      </w:r>
      <w:r w:rsidRPr="005414F7">
        <w:t xml:space="preserve"> joonis 1 ja 3) või kombineeritu</w:t>
      </w:r>
      <w:r>
        <w:t xml:space="preserve">lt </w:t>
      </w:r>
      <w:r w:rsidRPr="005414F7">
        <w:t>(v</w:t>
      </w:r>
      <w:r>
        <w:t>t</w:t>
      </w:r>
      <w:r w:rsidRPr="005414F7">
        <w:t xml:space="preserve"> joonis 4</w:t>
      </w:r>
      <w:r>
        <w:t>).</w:t>
      </w:r>
    </w:p>
    <w:p w14:paraId="786D15E1" w14:textId="77777777" w:rsidR="009669E7" w:rsidRDefault="009669E7" w:rsidP="009669E7">
      <w:pPr>
        <w:numPr>
          <w:ilvl w:val="1"/>
          <w:numId w:val="8"/>
        </w:numPr>
        <w:tabs>
          <w:tab w:val="clear" w:pos="480"/>
          <w:tab w:val="num" w:pos="709"/>
        </w:tabs>
        <w:ind w:left="709" w:hanging="709"/>
        <w:jc w:val="both"/>
      </w:pPr>
      <w:r>
        <w:t>E</w:t>
      </w:r>
      <w:r w:rsidRPr="0016650E">
        <w:t>nergiapuidu kogus vahelaoplatsil peab olema vähemalt üks konteiner</w:t>
      </w:r>
      <w:r>
        <w:t xml:space="preserve">veoki </w:t>
      </w:r>
      <w:r w:rsidRPr="0016650E">
        <w:t xml:space="preserve">koorem (90 </w:t>
      </w:r>
      <w:r>
        <w:t>pm</w:t>
      </w:r>
      <w:r w:rsidRPr="00FE3657">
        <w:rPr>
          <w:vertAlign w:val="superscript"/>
        </w:rPr>
        <w:t>3</w:t>
      </w:r>
      <w:r>
        <w:t xml:space="preserve"> ehk hinnanguliselt </w:t>
      </w:r>
      <w:r w:rsidRPr="0016650E">
        <w:t xml:space="preserve">30 </w:t>
      </w:r>
      <w:r>
        <w:t>tm energiapuitu).</w:t>
      </w:r>
    </w:p>
    <w:p w14:paraId="0BED5439" w14:textId="77777777" w:rsidR="009669E7" w:rsidRDefault="009669E7" w:rsidP="009669E7">
      <w:pPr>
        <w:numPr>
          <w:ilvl w:val="1"/>
          <w:numId w:val="8"/>
        </w:numPr>
        <w:tabs>
          <w:tab w:val="clear" w:pos="480"/>
          <w:tab w:val="num" w:pos="709"/>
        </w:tabs>
        <w:ind w:left="709" w:hanging="709"/>
        <w:jc w:val="both"/>
      </w:pPr>
      <w:r>
        <w:t>Kuivendussüsteemide ja teede hooldamise käigus eraomanikelt ostetud või Kaitse</w:t>
      </w:r>
      <w:r>
        <w:softHyphen/>
        <w:t>ministeeriumi ja</w:t>
      </w:r>
      <w:r w:rsidRPr="00CC6708">
        <w:t xml:space="preserve"> Majandus- ja Kommunikatsiooniministeeriumi</w:t>
      </w:r>
      <w:r>
        <w:t xml:space="preserve"> ning Maa-ameti</w:t>
      </w:r>
      <w:r w:rsidRPr="00CC6708">
        <w:t xml:space="preserve"> </w:t>
      </w:r>
      <w:r>
        <w:t>valduses olevalt</w:t>
      </w:r>
      <w:r w:rsidRPr="00CC6708">
        <w:t xml:space="preserve"> </w:t>
      </w:r>
      <w:r>
        <w:t xml:space="preserve">maalt varutud energiapuidu korral võib </w:t>
      </w:r>
      <w:r w:rsidRPr="007F393C">
        <w:t>vahelaoplatsil</w:t>
      </w:r>
      <w:r>
        <w:t xml:space="preserve"> olev kogus olla väiksem, kui </w:t>
      </w:r>
      <w:r w:rsidRPr="007F393C">
        <w:t>üks konteinerveoki koorem</w:t>
      </w:r>
      <w:r>
        <w:t>.</w:t>
      </w:r>
    </w:p>
    <w:p w14:paraId="2AC4CF5F" w14:textId="77777777" w:rsidR="009669E7" w:rsidRDefault="009669E7" w:rsidP="009669E7">
      <w:pPr>
        <w:numPr>
          <w:ilvl w:val="1"/>
          <w:numId w:val="8"/>
        </w:numPr>
        <w:tabs>
          <w:tab w:val="clear" w:pos="480"/>
          <w:tab w:val="num" w:pos="709"/>
        </w:tabs>
        <w:ind w:left="709" w:hanging="709"/>
        <w:jc w:val="both"/>
      </w:pPr>
      <w:r>
        <w:t>Energiapuit peab vahelaos olema pidevalt tähistatud, olenemata vahelattu kokkuveetud või vahelaost väljaveetud kogusest.</w:t>
      </w:r>
    </w:p>
    <w:p w14:paraId="5B543FFC" w14:textId="77777777" w:rsidR="009669E7" w:rsidRDefault="009669E7" w:rsidP="009669E7">
      <w:pPr>
        <w:numPr>
          <w:ilvl w:val="1"/>
          <w:numId w:val="8"/>
        </w:numPr>
        <w:tabs>
          <w:tab w:val="clear" w:pos="480"/>
          <w:tab w:val="num" w:pos="709"/>
        </w:tabs>
        <w:ind w:left="709" w:hanging="709"/>
        <w:jc w:val="both"/>
      </w:pPr>
      <w:r>
        <w:t>Kui hakkimise ajal hakitakse virnatähistustega energiapuitu, tuleb energiapuidu virn peale hakkimise lõppu hakkurijuhil tähistada.</w:t>
      </w:r>
    </w:p>
    <w:p w14:paraId="4A278388" w14:textId="77777777" w:rsidR="009669E7" w:rsidRDefault="009669E7" w:rsidP="009669E7">
      <w:pPr>
        <w:ind w:left="709"/>
        <w:jc w:val="both"/>
      </w:pPr>
    </w:p>
    <w:p w14:paraId="68EDE234" w14:textId="77777777" w:rsidR="009669E7" w:rsidRDefault="009669E7" w:rsidP="009669E7">
      <w:pPr>
        <w:jc w:val="both"/>
      </w:pPr>
    </w:p>
    <w:p w14:paraId="090BD104" w14:textId="310CBF92" w:rsidR="009669E7" w:rsidRDefault="009669E7" w:rsidP="009669E7">
      <w:pPr>
        <w:tabs>
          <w:tab w:val="num" w:pos="709"/>
        </w:tabs>
        <w:ind w:left="709"/>
        <w:jc w:val="both"/>
      </w:pPr>
      <w:r>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D42A59" w:rsidRDefault="009669E7" w:rsidP="009669E7">
      <w:pPr>
        <w:tabs>
          <w:tab w:val="num" w:pos="709"/>
        </w:tabs>
        <w:ind w:left="709"/>
        <w:jc w:val="both"/>
        <w:rPr>
          <w:b/>
          <w:sz w:val="20"/>
          <w:szCs w:val="20"/>
        </w:rPr>
      </w:pPr>
      <w:r w:rsidRPr="00D42A59">
        <w:rPr>
          <w:b/>
          <w:sz w:val="20"/>
          <w:szCs w:val="20"/>
        </w:rPr>
        <w:t>Joonis 1.</w:t>
      </w:r>
      <w:r>
        <w:rPr>
          <w:b/>
          <w:sz w:val="20"/>
          <w:szCs w:val="20"/>
        </w:rPr>
        <w:t xml:space="preserve"> </w:t>
      </w:r>
      <w:r>
        <w:rPr>
          <w:sz w:val="20"/>
          <w:szCs w:val="20"/>
        </w:rPr>
        <w:t>Hakkimine, kui hakkur asub</w:t>
      </w:r>
      <w:r w:rsidRPr="002A2A55">
        <w:rPr>
          <w:sz w:val="20"/>
          <w:szCs w:val="20"/>
        </w:rPr>
        <w:t xml:space="preserve"> konteinerveok</w:t>
      </w:r>
      <w:r>
        <w:rPr>
          <w:sz w:val="20"/>
          <w:szCs w:val="20"/>
        </w:rPr>
        <w:t>i taga</w:t>
      </w:r>
    </w:p>
    <w:p w14:paraId="2B7F4A05" w14:textId="77777777" w:rsidR="009669E7" w:rsidRDefault="009669E7" w:rsidP="009669E7">
      <w:pPr>
        <w:tabs>
          <w:tab w:val="num" w:pos="0"/>
        </w:tabs>
        <w:jc w:val="both"/>
      </w:pPr>
    </w:p>
    <w:p w14:paraId="4D477EBA" w14:textId="560CBF16" w:rsidR="009669E7" w:rsidRDefault="009669E7" w:rsidP="009669E7">
      <w:pPr>
        <w:tabs>
          <w:tab w:val="left" w:pos="709"/>
        </w:tabs>
        <w:ind w:left="709"/>
        <w:jc w:val="both"/>
      </w:pPr>
      <w:r w:rsidRPr="00290921">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2A2A55" w:rsidRDefault="009669E7" w:rsidP="009669E7">
      <w:pPr>
        <w:tabs>
          <w:tab w:val="num" w:pos="0"/>
        </w:tabs>
        <w:ind w:left="709"/>
        <w:jc w:val="both"/>
        <w:rPr>
          <w:sz w:val="20"/>
          <w:szCs w:val="20"/>
        </w:rPr>
      </w:pPr>
      <w:r w:rsidRPr="002A2A55">
        <w:rPr>
          <w:b/>
          <w:sz w:val="20"/>
          <w:szCs w:val="20"/>
        </w:rPr>
        <w:t>Joonis 2.</w:t>
      </w:r>
      <w:r w:rsidRPr="002A2A55">
        <w:rPr>
          <w:sz w:val="20"/>
          <w:szCs w:val="20"/>
        </w:rPr>
        <w:t xml:space="preserve"> </w:t>
      </w:r>
      <w:r>
        <w:rPr>
          <w:sz w:val="20"/>
          <w:szCs w:val="20"/>
        </w:rPr>
        <w:t>Hakkimine, kui</w:t>
      </w:r>
      <w:r w:rsidRPr="002A2A55">
        <w:rPr>
          <w:sz w:val="20"/>
          <w:szCs w:val="20"/>
        </w:rPr>
        <w:t xml:space="preserve"> hakkur ja konteinerveok </w:t>
      </w:r>
      <w:r>
        <w:rPr>
          <w:sz w:val="20"/>
          <w:szCs w:val="20"/>
        </w:rPr>
        <w:t xml:space="preserve">asuvad </w:t>
      </w:r>
      <w:r w:rsidRPr="002A2A55">
        <w:rPr>
          <w:sz w:val="20"/>
          <w:szCs w:val="20"/>
        </w:rPr>
        <w:t>kõrvuti</w:t>
      </w:r>
      <w:r>
        <w:rPr>
          <w:sz w:val="20"/>
          <w:szCs w:val="20"/>
        </w:rPr>
        <w:t xml:space="preserve">. Kui läheduses on ümberkeeramiskoht võib energiapuitu ladustada mõlemale poole teed </w:t>
      </w:r>
    </w:p>
    <w:p w14:paraId="7CDEA14B" w14:textId="77777777" w:rsidR="009669E7" w:rsidRPr="005414F7" w:rsidRDefault="009669E7" w:rsidP="009669E7">
      <w:pPr>
        <w:tabs>
          <w:tab w:val="num" w:pos="0"/>
        </w:tabs>
        <w:ind w:left="360" w:hanging="360"/>
        <w:jc w:val="both"/>
      </w:pPr>
    </w:p>
    <w:p w14:paraId="03DEBE33" w14:textId="0BDFDA8F" w:rsidR="009669E7" w:rsidRDefault="009669E7" w:rsidP="009669E7">
      <w:pPr>
        <w:tabs>
          <w:tab w:val="num" w:pos="709"/>
        </w:tabs>
        <w:ind w:left="709"/>
        <w:jc w:val="both"/>
      </w:pPr>
      <w:r>
        <w:rPr>
          <w:noProof/>
        </w:rPr>
        <w:drawing>
          <wp:inline distT="0" distB="0" distL="0" distR="0" wp14:anchorId="142AC3F6" wp14:editId="581DD777">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2A2A55" w:rsidRDefault="009669E7" w:rsidP="009669E7">
      <w:pPr>
        <w:tabs>
          <w:tab w:val="num" w:pos="0"/>
        </w:tabs>
        <w:ind w:left="709"/>
        <w:jc w:val="both"/>
        <w:rPr>
          <w:sz w:val="20"/>
          <w:szCs w:val="20"/>
        </w:rPr>
      </w:pPr>
      <w:r w:rsidRPr="002A2A55">
        <w:rPr>
          <w:b/>
          <w:sz w:val="20"/>
          <w:szCs w:val="20"/>
        </w:rPr>
        <w:t>Joonis 3.</w:t>
      </w:r>
      <w:r w:rsidRPr="002A2A55">
        <w:rPr>
          <w:sz w:val="20"/>
          <w:szCs w:val="20"/>
        </w:rPr>
        <w:t xml:space="preserve"> </w:t>
      </w:r>
      <w:r>
        <w:rPr>
          <w:sz w:val="20"/>
          <w:szCs w:val="20"/>
        </w:rPr>
        <w:t>H</w:t>
      </w:r>
      <w:r w:rsidRPr="002A2A55">
        <w:rPr>
          <w:sz w:val="20"/>
          <w:szCs w:val="20"/>
        </w:rPr>
        <w:t>akkimine, ku</w:t>
      </w:r>
      <w:r>
        <w:rPr>
          <w:sz w:val="20"/>
          <w:szCs w:val="20"/>
        </w:rPr>
        <w:t>s</w:t>
      </w:r>
      <w:r w:rsidRPr="002A2A55">
        <w:rPr>
          <w:sz w:val="20"/>
          <w:szCs w:val="20"/>
        </w:rPr>
        <w:t xml:space="preserve"> energiapuitu</w:t>
      </w:r>
      <w:r>
        <w:rPr>
          <w:sz w:val="20"/>
          <w:szCs w:val="20"/>
        </w:rPr>
        <w:t xml:space="preserve"> ei olnud</w:t>
      </w:r>
      <w:r w:rsidRPr="002A2A55">
        <w:rPr>
          <w:sz w:val="20"/>
          <w:szCs w:val="20"/>
        </w:rPr>
        <w:t xml:space="preserve"> võimalik ladustada sissesõidul paremat kätt</w:t>
      </w:r>
    </w:p>
    <w:p w14:paraId="33EC6692" w14:textId="7129DCDB" w:rsidR="009669E7" w:rsidRPr="005414F7" w:rsidRDefault="009669E7" w:rsidP="009669E7">
      <w:pPr>
        <w:tabs>
          <w:tab w:val="num" w:pos="709"/>
        </w:tabs>
        <w:ind w:left="709"/>
        <w:jc w:val="both"/>
      </w:pPr>
    </w:p>
    <w:p w14:paraId="0F27CBE1" w14:textId="0F158DD1" w:rsidR="009669E7" w:rsidRDefault="009669E7" w:rsidP="009669E7">
      <w:pPr>
        <w:tabs>
          <w:tab w:val="num" w:pos="709"/>
        </w:tabs>
        <w:ind w:left="709"/>
        <w:jc w:val="both"/>
      </w:pPr>
      <w:r w:rsidRPr="00290921">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D42A59" w:rsidRDefault="009669E7" w:rsidP="009669E7">
      <w:pPr>
        <w:tabs>
          <w:tab w:val="num" w:pos="709"/>
        </w:tabs>
        <w:ind w:left="709"/>
        <w:jc w:val="both"/>
        <w:rPr>
          <w:b/>
          <w:sz w:val="20"/>
          <w:szCs w:val="20"/>
        </w:rPr>
      </w:pPr>
      <w:r w:rsidRPr="00D42A59">
        <w:rPr>
          <w:b/>
          <w:sz w:val="20"/>
          <w:szCs w:val="20"/>
        </w:rPr>
        <w:t xml:space="preserve">Joonis 4. </w:t>
      </w:r>
      <w:r w:rsidRPr="00E644FE">
        <w:rPr>
          <w:sz w:val="20"/>
          <w:szCs w:val="20"/>
        </w:rPr>
        <w:t>Kombineeritud hakkimine</w:t>
      </w:r>
      <w:r>
        <w:rPr>
          <w:sz w:val="20"/>
          <w:szCs w:val="20"/>
        </w:rPr>
        <w:t>, kus konteinerveoki esiosa täidetakse kõrvuti seistes ja tagaosa teine-teise taga seistes</w:t>
      </w:r>
    </w:p>
    <w:p w14:paraId="1B3EEE2A" w14:textId="77777777" w:rsidR="009669E7" w:rsidRPr="005414F7" w:rsidRDefault="009669E7" w:rsidP="009669E7">
      <w:pPr>
        <w:tabs>
          <w:tab w:val="num" w:pos="0"/>
        </w:tabs>
        <w:ind w:left="360" w:hanging="360"/>
        <w:jc w:val="both"/>
      </w:pPr>
    </w:p>
    <w:p w14:paraId="5843781B" w14:textId="77777777" w:rsidR="009669E7" w:rsidRDefault="009669E7" w:rsidP="009669E7">
      <w:pPr>
        <w:numPr>
          <w:ilvl w:val="0"/>
          <w:numId w:val="8"/>
        </w:numPr>
        <w:tabs>
          <w:tab w:val="clear" w:pos="480"/>
          <w:tab w:val="num" w:pos="709"/>
        </w:tabs>
        <w:ind w:left="709" w:hanging="709"/>
        <w:jc w:val="both"/>
        <w:rPr>
          <w:b/>
        </w:rPr>
      </w:pPr>
      <w:r>
        <w:rPr>
          <w:b/>
        </w:rPr>
        <w:t>Energiapuidu virna mõõdud, kuivamine ja kattepaberiga katmine</w:t>
      </w:r>
    </w:p>
    <w:p w14:paraId="2F637C26" w14:textId="77777777" w:rsidR="009669E7" w:rsidRDefault="009669E7" w:rsidP="009669E7">
      <w:pPr>
        <w:numPr>
          <w:ilvl w:val="1"/>
          <w:numId w:val="8"/>
        </w:numPr>
        <w:tabs>
          <w:tab w:val="clear" w:pos="480"/>
          <w:tab w:val="num" w:pos="709"/>
          <w:tab w:val="num" w:pos="900"/>
        </w:tabs>
        <w:ind w:left="709" w:hanging="709"/>
        <w:jc w:val="both"/>
      </w:pPr>
      <w:r w:rsidRPr="003517DD">
        <w:t xml:space="preserve">Raidmete </w:t>
      </w:r>
      <w:r>
        <w:t xml:space="preserve">virna laius ei tohi olla suurem kui </w:t>
      </w:r>
      <w:r w:rsidRPr="003517DD">
        <w:t>5</w:t>
      </w:r>
      <w:r>
        <w:t xml:space="preserve"> </w:t>
      </w:r>
      <w:r w:rsidRPr="003517DD">
        <w:t xml:space="preserve">m, </w:t>
      </w:r>
      <w:r>
        <w:t>siis annab kattepaberiga katmine kõige suuremat kasu.</w:t>
      </w:r>
      <w:r w:rsidRPr="003517DD">
        <w:t xml:space="preserve"> </w:t>
      </w:r>
    </w:p>
    <w:p w14:paraId="169E9D91" w14:textId="77777777" w:rsidR="009669E7" w:rsidRDefault="009669E7" w:rsidP="009669E7">
      <w:pPr>
        <w:numPr>
          <w:ilvl w:val="1"/>
          <w:numId w:val="8"/>
        </w:numPr>
        <w:tabs>
          <w:tab w:val="clear" w:pos="480"/>
          <w:tab w:val="num" w:pos="709"/>
          <w:tab w:val="num" w:pos="900"/>
        </w:tabs>
        <w:ind w:left="709" w:hanging="709"/>
        <w:jc w:val="both"/>
      </w:pPr>
      <w:r>
        <w:t>T</w:t>
      </w:r>
      <w:r w:rsidRPr="003517DD">
        <w:t>üve</w:t>
      </w:r>
      <w:r>
        <w:t xml:space="preserve">ste virna laius ei tohi olla võimalusel alla 4 m ega olla laiem kui 7 m. Laiema, kui 4 m korral tuleb katta </w:t>
      </w:r>
      <w:r w:rsidRPr="003517DD">
        <w:t>kattepaberiga tüükapoolne osa</w:t>
      </w:r>
      <w:r>
        <w:t xml:space="preserve">. </w:t>
      </w:r>
    </w:p>
    <w:p w14:paraId="5E0F7C65" w14:textId="77777777" w:rsidR="009669E7" w:rsidRDefault="009669E7" w:rsidP="009669E7">
      <w:pPr>
        <w:numPr>
          <w:ilvl w:val="1"/>
          <w:numId w:val="8"/>
        </w:numPr>
        <w:tabs>
          <w:tab w:val="clear" w:pos="480"/>
          <w:tab w:val="num" w:pos="709"/>
          <w:tab w:val="num" w:pos="900"/>
        </w:tabs>
        <w:ind w:left="709" w:hanging="709"/>
        <w:jc w:val="both"/>
      </w:pPr>
      <w:r>
        <w:t xml:space="preserve">Energiapuidu virna </w:t>
      </w:r>
      <w:r w:rsidRPr="003517DD">
        <w:t>kõrgus</w:t>
      </w:r>
      <w:r>
        <w:t xml:space="preserve"> ei tohi olla kõrgem kui 5 </w:t>
      </w:r>
      <w:r w:rsidRPr="003517DD">
        <w:t>m</w:t>
      </w:r>
      <w:r>
        <w:t xml:space="preserve"> ja madalam kui 3,5 m.</w:t>
      </w:r>
    </w:p>
    <w:p w14:paraId="13241BCA" w14:textId="77777777" w:rsidR="009669E7" w:rsidRDefault="009669E7" w:rsidP="009669E7">
      <w:pPr>
        <w:numPr>
          <w:ilvl w:val="1"/>
          <w:numId w:val="8"/>
        </w:numPr>
        <w:tabs>
          <w:tab w:val="clear" w:pos="480"/>
          <w:tab w:val="num" w:pos="709"/>
          <w:tab w:val="num" w:pos="900"/>
        </w:tabs>
        <w:ind w:left="709" w:hanging="709"/>
        <w:jc w:val="both"/>
      </w:pPr>
      <w:r>
        <w:t xml:space="preserve">Energiapuidu vahelaoplatsis kuivamise </w:t>
      </w:r>
      <w:r w:rsidRPr="003517DD">
        <w:t xml:space="preserve">aeg ehk </w:t>
      </w:r>
      <w:r>
        <w:t xml:space="preserve">ajavahemik ladustamisest </w:t>
      </w:r>
      <w:r w:rsidRPr="003517DD">
        <w:t>hakkimis</w:t>
      </w:r>
      <w:r>
        <w:t>e alguseni</w:t>
      </w:r>
      <w:r w:rsidRPr="003517DD">
        <w:t xml:space="preserve"> sõltub</w:t>
      </w:r>
      <w:r>
        <w:t xml:space="preserve"> sellest,</w:t>
      </w:r>
      <w:r w:rsidRPr="003517DD">
        <w:t xml:space="preserve"> millal ja millist puuliiki on varutud, hakkimise aastaajast, ladustamise kohast, tarne iseloomust jne. Üldjuhul ei </w:t>
      </w:r>
      <w:r>
        <w:t>tohi kuivamise aeg</w:t>
      </w:r>
      <w:r w:rsidRPr="003517DD">
        <w:t xml:space="preserve"> ületada 1</w:t>
      </w:r>
      <w:r>
        <w:t>2 kuud, arvestades kokkuveo lõppemisest.</w:t>
      </w:r>
    </w:p>
    <w:p w14:paraId="6B4AD9D7" w14:textId="77777777" w:rsidR="009669E7" w:rsidRDefault="009669E7" w:rsidP="009669E7">
      <w:pPr>
        <w:numPr>
          <w:ilvl w:val="1"/>
          <w:numId w:val="8"/>
        </w:numPr>
        <w:tabs>
          <w:tab w:val="clear" w:pos="480"/>
          <w:tab w:val="num" w:pos="709"/>
          <w:tab w:val="num" w:pos="900"/>
        </w:tabs>
        <w:ind w:left="709" w:hanging="709"/>
        <w:jc w:val="both"/>
      </w:pPr>
      <w:r>
        <w:t>Okaspuu enamusega energiapuidu virna katmise vajadus tuleb enne töödega alustamist kokku leppida</w:t>
      </w:r>
      <w:r w:rsidRPr="0002711A">
        <w:t xml:space="preserve"> </w:t>
      </w:r>
      <w:r w:rsidRPr="005414F7">
        <w:t>piir</w:t>
      </w:r>
      <w:r>
        <w:softHyphen/>
      </w:r>
      <w:r w:rsidRPr="005414F7">
        <w:t>kondliku energiapuidulogistikuga</w:t>
      </w:r>
      <w:r>
        <w:t xml:space="preserve">. </w:t>
      </w:r>
      <w:r w:rsidRPr="003517DD">
        <w:t>Kattepaber aitab vähendada energia</w:t>
      </w:r>
      <w:r>
        <w:softHyphen/>
      </w:r>
      <w:r w:rsidRPr="003517DD">
        <w:t>puidu niiskuse sisaldust ja vähendab ilmastikuga kaasnevaid riske</w:t>
      </w:r>
      <w:r>
        <w:t>.</w:t>
      </w:r>
    </w:p>
    <w:p w14:paraId="3193F58F" w14:textId="77777777" w:rsidR="009669E7" w:rsidRDefault="009669E7" w:rsidP="009669E7">
      <w:pPr>
        <w:numPr>
          <w:ilvl w:val="1"/>
          <w:numId w:val="8"/>
        </w:numPr>
        <w:tabs>
          <w:tab w:val="clear" w:pos="480"/>
          <w:tab w:val="num" w:pos="709"/>
          <w:tab w:val="num" w:pos="900"/>
        </w:tabs>
        <w:ind w:left="709" w:hanging="709"/>
        <w:jc w:val="both"/>
      </w:pPr>
      <w:r>
        <w:t xml:space="preserve">Kattepaberiga ei kaeta lehtpuu enamusega energiapuidu virnu. </w:t>
      </w:r>
    </w:p>
    <w:p w14:paraId="14402A85" w14:textId="77777777" w:rsidR="009669E7" w:rsidRDefault="009669E7" w:rsidP="009669E7">
      <w:pPr>
        <w:numPr>
          <w:ilvl w:val="1"/>
          <w:numId w:val="8"/>
        </w:numPr>
        <w:tabs>
          <w:tab w:val="clear" w:pos="480"/>
          <w:tab w:val="num" w:pos="709"/>
          <w:tab w:val="num" w:pos="900"/>
        </w:tabs>
        <w:ind w:left="709" w:hanging="709"/>
        <w:jc w:val="both"/>
      </w:pPr>
      <w:r w:rsidRPr="00433ECD">
        <w:t xml:space="preserve">Kattepaber tuleb </w:t>
      </w:r>
      <w:r>
        <w:t xml:space="preserve">energiapuidu </w:t>
      </w:r>
      <w:r w:rsidRPr="00433ECD">
        <w:t>virnale laotada 4</w:t>
      </w:r>
      <w:r>
        <w:t xml:space="preserve"> </w:t>
      </w:r>
      <w:r w:rsidRPr="00433ECD">
        <w:t>m laiuselt korralikult pingule tõmmatuna, et ei esineks sõlmesid</w:t>
      </w:r>
      <w:r>
        <w:t>.</w:t>
      </w:r>
    </w:p>
    <w:p w14:paraId="7CABF34D" w14:textId="77777777" w:rsidR="009669E7" w:rsidRPr="00433ECD" w:rsidRDefault="009669E7" w:rsidP="009669E7">
      <w:pPr>
        <w:numPr>
          <w:ilvl w:val="1"/>
          <w:numId w:val="8"/>
        </w:numPr>
        <w:tabs>
          <w:tab w:val="clear" w:pos="480"/>
          <w:tab w:val="num" w:pos="709"/>
          <w:tab w:val="num" w:pos="900"/>
        </w:tabs>
        <w:ind w:left="709" w:hanging="709"/>
        <w:jc w:val="both"/>
      </w:pPr>
      <w:r>
        <w:t>Kattepaber peab kogu pikkuses</w:t>
      </w:r>
      <w:r w:rsidRPr="00433ECD">
        <w:t xml:space="preserve"> ja 4</w:t>
      </w:r>
      <w:r>
        <w:t xml:space="preserve"> </w:t>
      </w:r>
      <w:r w:rsidRPr="00433ECD">
        <w:t>m laiuselt olema kaetud raidmete, tüveste või ümarpuiduga nii, et see tagaks kattepaberi püsimajäämise vähemalt</w:t>
      </w:r>
      <w:r>
        <w:t xml:space="preserve"> </w:t>
      </w:r>
      <w:r w:rsidRPr="00433ECD">
        <w:t>1</w:t>
      </w:r>
      <w:r>
        <w:t>8 kuuks</w:t>
      </w:r>
      <w:r w:rsidRPr="00433ECD">
        <w:t xml:space="preserve">. </w:t>
      </w:r>
      <w:r>
        <w:t>Nõuete</w:t>
      </w:r>
      <w:r>
        <w:softHyphen/>
        <w:t>kohaselt kaetud energiapuidu virnad on kuvatud joonistel 5 ja 6. Näited, kuidas ei tohi energiapuidu virnasid katta, on kuvatud joonistel 7 ja 8.</w:t>
      </w:r>
    </w:p>
    <w:p w14:paraId="6BA1B9A5" w14:textId="77777777" w:rsidR="009669E7" w:rsidRDefault="009669E7" w:rsidP="009669E7">
      <w:pPr>
        <w:tabs>
          <w:tab w:val="num" w:pos="900"/>
        </w:tabs>
        <w:ind w:left="709"/>
        <w:jc w:val="both"/>
      </w:pPr>
    </w:p>
    <w:p w14:paraId="365BE5B4" w14:textId="77777777" w:rsidR="009669E7" w:rsidRDefault="009669E7" w:rsidP="009669E7">
      <w:pPr>
        <w:tabs>
          <w:tab w:val="num" w:pos="900"/>
        </w:tabs>
        <w:jc w:val="both"/>
      </w:pPr>
    </w:p>
    <w:p w14:paraId="7E88007B" w14:textId="77777777" w:rsidR="009669E7" w:rsidRPr="00433ECD" w:rsidRDefault="009669E7" w:rsidP="009669E7">
      <w:pPr>
        <w:ind w:left="900"/>
        <w:jc w:val="both"/>
      </w:pPr>
    </w:p>
    <w:p w14:paraId="5F03BFAA" w14:textId="77777777" w:rsidR="009669E7" w:rsidRPr="00D42A59" w:rsidRDefault="009669E7" w:rsidP="009669E7">
      <w:pPr>
        <w:ind w:left="709"/>
        <w:jc w:val="both"/>
        <w:rPr>
          <w:sz w:val="20"/>
          <w:szCs w:val="20"/>
        </w:rPr>
      </w:pPr>
      <w:r w:rsidRPr="00D42A59">
        <w:rPr>
          <w:b/>
          <w:sz w:val="20"/>
          <w:szCs w:val="20"/>
        </w:rPr>
        <w:t>Joonis 5.</w:t>
      </w:r>
      <w:r w:rsidRPr="00D42A59">
        <w:rPr>
          <w:sz w:val="20"/>
          <w:szCs w:val="20"/>
        </w:rPr>
        <w:t xml:space="preserve"> Nõuetekohaselt </w:t>
      </w:r>
      <w:r>
        <w:rPr>
          <w:sz w:val="20"/>
          <w:szCs w:val="20"/>
        </w:rPr>
        <w:t xml:space="preserve">kattepaberiga </w:t>
      </w:r>
      <w:r w:rsidRPr="00D42A59">
        <w:rPr>
          <w:sz w:val="20"/>
          <w:szCs w:val="20"/>
        </w:rPr>
        <w:t>kaetud energiapuidu virn</w:t>
      </w:r>
    </w:p>
    <w:p w14:paraId="2DDCBE9E" w14:textId="77777777" w:rsidR="009669E7" w:rsidRPr="00156C40" w:rsidRDefault="009669E7" w:rsidP="009669E7">
      <w:pPr>
        <w:ind w:left="720"/>
        <w:jc w:val="both"/>
      </w:pPr>
    </w:p>
    <w:p w14:paraId="08896F6B" w14:textId="2F9CFFF4" w:rsidR="009669E7" w:rsidRDefault="009669E7" w:rsidP="009669E7">
      <w:pPr>
        <w:ind w:left="709"/>
        <w:jc w:val="both"/>
      </w:pPr>
      <w:r>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2F5BA6" w:rsidRDefault="009669E7" w:rsidP="009669E7">
      <w:pPr>
        <w:ind w:left="709"/>
        <w:jc w:val="both"/>
        <w:rPr>
          <w:sz w:val="20"/>
          <w:szCs w:val="20"/>
        </w:rPr>
      </w:pPr>
      <w:r>
        <w:rPr>
          <w:b/>
          <w:sz w:val="20"/>
          <w:szCs w:val="20"/>
        </w:rPr>
        <w:t>Joonis 6</w:t>
      </w:r>
      <w:r w:rsidRPr="002F5BA6">
        <w:rPr>
          <w:b/>
          <w:sz w:val="20"/>
          <w:szCs w:val="20"/>
        </w:rPr>
        <w:t>.</w:t>
      </w:r>
      <w:r w:rsidRPr="002F5BA6">
        <w:rPr>
          <w:sz w:val="20"/>
          <w:szCs w:val="20"/>
        </w:rPr>
        <w:t xml:space="preserve"> Nõuetekohaselt </w:t>
      </w:r>
      <w:r>
        <w:rPr>
          <w:sz w:val="20"/>
          <w:szCs w:val="20"/>
        </w:rPr>
        <w:t xml:space="preserve">kattepaberiga </w:t>
      </w:r>
      <w:r w:rsidRPr="002F5BA6">
        <w:rPr>
          <w:sz w:val="20"/>
          <w:szCs w:val="20"/>
        </w:rPr>
        <w:t>kaetud energiapuidu virn</w:t>
      </w:r>
    </w:p>
    <w:p w14:paraId="3724DA49" w14:textId="77777777" w:rsidR="009669E7" w:rsidRPr="00156C40" w:rsidRDefault="009669E7" w:rsidP="009669E7">
      <w:pPr>
        <w:ind w:left="426"/>
        <w:jc w:val="both"/>
      </w:pPr>
    </w:p>
    <w:p w14:paraId="1BD6F518" w14:textId="58C31A7C" w:rsidR="009669E7" w:rsidRDefault="009669E7" w:rsidP="009669E7">
      <w:pPr>
        <w:ind w:left="720"/>
        <w:jc w:val="both"/>
      </w:pPr>
      <w:r>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2F5BA6" w:rsidRDefault="009669E7" w:rsidP="009669E7">
      <w:pPr>
        <w:ind w:left="709"/>
        <w:jc w:val="both"/>
        <w:rPr>
          <w:sz w:val="20"/>
          <w:szCs w:val="20"/>
        </w:rPr>
      </w:pPr>
      <w:r>
        <w:rPr>
          <w:b/>
          <w:sz w:val="20"/>
          <w:szCs w:val="20"/>
        </w:rPr>
        <w:t>Joonis 7</w:t>
      </w:r>
      <w:r w:rsidRPr="002F5BA6">
        <w:rPr>
          <w:b/>
          <w:sz w:val="20"/>
          <w:szCs w:val="20"/>
        </w:rPr>
        <w:t>.</w:t>
      </w:r>
      <w:r w:rsidRPr="002F5BA6">
        <w:rPr>
          <w:sz w:val="20"/>
          <w:szCs w:val="20"/>
        </w:rPr>
        <w:t xml:space="preserve"> </w:t>
      </w:r>
      <w:r>
        <w:rPr>
          <w:sz w:val="20"/>
          <w:szCs w:val="20"/>
        </w:rPr>
        <w:t>Mitte n</w:t>
      </w:r>
      <w:r w:rsidRPr="002F5BA6">
        <w:rPr>
          <w:sz w:val="20"/>
          <w:szCs w:val="20"/>
        </w:rPr>
        <w:t xml:space="preserve">õuetekohaselt </w:t>
      </w:r>
      <w:r>
        <w:rPr>
          <w:sz w:val="20"/>
          <w:szCs w:val="20"/>
        </w:rPr>
        <w:t xml:space="preserve">kattepaberiga </w:t>
      </w:r>
      <w:r w:rsidRPr="002F5BA6">
        <w:rPr>
          <w:sz w:val="20"/>
          <w:szCs w:val="20"/>
        </w:rPr>
        <w:t>kaetud energiapuidu virn</w:t>
      </w:r>
    </w:p>
    <w:p w14:paraId="35E67DB7" w14:textId="77777777" w:rsidR="009669E7" w:rsidRDefault="009669E7" w:rsidP="009669E7">
      <w:pPr>
        <w:ind w:left="720"/>
        <w:jc w:val="both"/>
      </w:pPr>
    </w:p>
    <w:p w14:paraId="6671A5BA" w14:textId="68ED02D4" w:rsidR="009669E7" w:rsidRDefault="009669E7" w:rsidP="009669E7">
      <w:pPr>
        <w:ind w:left="720"/>
        <w:jc w:val="both"/>
      </w:pPr>
      <w:r>
        <w:rPr>
          <w:noProof/>
        </w:rPr>
        <w:drawing>
          <wp:inline distT="0" distB="0" distL="0" distR="0" wp14:anchorId="5322D9B8" wp14:editId="082E07C7">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2F5BA6" w:rsidRDefault="009669E7" w:rsidP="009669E7">
      <w:pPr>
        <w:ind w:left="709"/>
        <w:jc w:val="both"/>
        <w:rPr>
          <w:sz w:val="20"/>
          <w:szCs w:val="20"/>
        </w:rPr>
      </w:pPr>
      <w:r>
        <w:rPr>
          <w:b/>
          <w:sz w:val="20"/>
          <w:szCs w:val="20"/>
        </w:rPr>
        <w:t>Joonis 8</w:t>
      </w:r>
      <w:r w:rsidRPr="002F5BA6">
        <w:rPr>
          <w:b/>
          <w:sz w:val="20"/>
          <w:szCs w:val="20"/>
        </w:rPr>
        <w:t>.</w:t>
      </w:r>
      <w:r w:rsidRPr="002F5BA6">
        <w:rPr>
          <w:sz w:val="20"/>
          <w:szCs w:val="20"/>
        </w:rPr>
        <w:t xml:space="preserve"> </w:t>
      </w:r>
      <w:r>
        <w:rPr>
          <w:sz w:val="20"/>
          <w:szCs w:val="20"/>
        </w:rPr>
        <w:t>Mitte n</w:t>
      </w:r>
      <w:r w:rsidRPr="002F5BA6">
        <w:rPr>
          <w:sz w:val="20"/>
          <w:szCs w:val="20"/>
        </w:rPr>
        <w:t xml:space="preserve">õuetekohaselt </w:t>
      </w:r>
      <w:r>
        <w:rPr>
          <w:sz w:val="20"/>
          <w:szCs w:val="20"/>
        </w:rPr>
        <w:t xml:space="preserve">kattepaberiga </w:t>
      </w:r>
      <w:r w:rsidRPr="002F5BA6">
        <w:rPr>
          <w:sz w:val="20"/>
          <w:szCs w:val="20"/>
        </w:rPr>
        <w:t>kaetud energiapuidu virn</w:t>
      </w:r>
    </w:p>
    <w:p w14:paraId="787FCC40" w14:textId="77777777" w:rsidR="009669E7" w:rsidRDefault="009669E7" w:rsidP="009669E7">
      <w:pPr>
        <w:ind w:left="720"/>
        <w:jc w:val="both"/>
      </w:pPr>
    </w:p>
    <w:p w14:paraId="59CB9E3F" w14:textId="77777777" w:rsidR="009669E7" w:rsidRPr="00433ECD" w:rsidRDefault="009669E7" w:rsidP="009669E7">
      <w:pPr>
        <w:numPr>
          <w:ilvl w:val="0"/>
          <w:numId w:val="8"/>
        </w:numPr>
        <w:tabs>
          <w:tab w:val="clear" w:pos="480"/>
          <w:tab w:val="num" w:pos="720"/>
        </w:tabs>
        <w:ind w:left="720" w:hanging="720"/>
        <w:jc w:val="both"/>
        <w:rPr>
          <w:b/>
        </w:rPr>
      </w:pPr>
      <w:r>
        <w:rPr>
          <w:b/>
        </w:rPr>
        <w:t>Energiapuidu mahu määramine</w:t>
      </w:r>
    </w:p>
    <w:p w14:paraId="7382BF69" w14:textId="77777777" w:rsidR="009669E7" w:rsidRDefault="009669E7" w:rsidP="009669E7">
      <w:pPr>
        <w:numPr>
          <w:ilvl w:val="1"/>
          <w:numId w:val="8"/>
        </w:numPr>
        <w:tabs>
          <w:tab w:val="clear" w:pos="480"/>
          <w:tab w:val="num" w:pos="709"/>
        </w:tabs>
        <w:ind w:left="709" w:hanging="709"/>
        <w:jc w:val="both"/>
      </w:pPr>
      <w:r>
        <w:t xml:space="preserve">Energiapuidu virna parameetrite mõõtmine. </w:t>
      </w:r>
    </w:p>
    <w:p w14:paraId="79F607E4" w14:textId="77777777" w:rsidR="009669E7" w:rsidRDefault="009669E7" w:rsidP="009669E7">
      <w:pPr>
        <w:numPr>
          <w:ilvl w:val="2"/>
          <w:numId w:val="8"/>
        </w:numPr>
        <w:tabs>
          <w:tab w:val="clear" w:pos="720"/>
          <w:tab w:val="num" w:pos="1418"/>
        </w:tabs>
        <w:ind w:left="1418" w:hanging="709"/>
        <w:jc w:val="both"/>
      </w:pPr>
      <w:r>
        <w:t>Laugjate külgedega energiapuidu virna parameetrite mõõtmine toimub vastavalt joonisele 9.</w:t>
      </w:r>
    </w:p>
    <w:p w14:paraId="6E99B3A1" w14:textId="15F3EDFB" w:rsidR="009669E7" w:rsidRDefault="009669E7" w:rsidP="009669E7">
      <w:pPr>
        <w:tabs>
          <w:tab w:val="num" w:pos="709"/>
        </w:tabs>
        <w:ind w:left="709"/>
        <w:jc w:val="both"/>
      </w:pPr>
      <w:r>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D42A59" w:rsidRDefault="009669E7" w:rsidP="009669E7">
      <w:pPr>
        <w:tabs>
          <w:tab w:val="num" w:pos="709"/>
        </w:tabs>
        <w:ind w:left="709"/>
        <w:jc w:val="both"/>
        <w:rPr>
          <w:sz w:val="20"/>
          <w:szCs w:val="20"/>
        </w:rPr>
      </w:pPr>
      <w:r w:rsidRPr="00D42A59">
        <w:rPr>
          <w:b/>
          <w:sz w:val="20"/>
          <w:szCs w:val="20"/>
        </w:rPr>
        <w:t xml:space="preserve">Joonis </w:t>
      </w:r>
      <w:r>
        <w:rPr>
          <w:b/>
          <w:sz w:val="20"/>
          <w:szCs w:val="20"/>
        </w:rPr>
        <w:t>9</w:t>
      </w:r>
      <w:r w:rsidRPr="00D42A59">
        <w:rPr>
          <w:b/>
          <w:sz w:val="20"/>
          <w:szCs w:val="20"/>
        </w:rPr>
        <w:t>.</w:t>
      </w:r>
      <w:r w:rsidRPr="00D42A59">
        <w:rPr>
          <w:sz w:val="20"/>
          <w:szCs w:val="20"/>
        </w:rPr>
        <w:t xml:space="preserve"> Laugjate külgedega </w:t>
      </w:r>
      <w:r>
        <w:rPr>
          <w:sz w:val="20"/>
          <w:szCs w:val="20"/>
        </w:rPr>
        <w:t xml:space="preserve">energiapuidu </w:t>
      </w:r>
      <w:r w:rsidRPr="00D42A59">
        <w:rPr>
          <w:sz w:val="20"/>
          <w:szCs w:val="20"/>
        </w:rPr>
        <w:t>virn</w:t>
      </w:r>
      <w:r>
        <w:rPr>
          <w:sz w:val="20"/>
          <w:szCs w:val="20"/>
        </w:rPr>
        <w:t>, kus virna mõõtmisel peab otsvaates tekkima kujutletav ristkülik, mis on materjaliga täidetud</w:t>
      </w:r>
    </w:p>
    <w:p w14:paraId="57160499" w14:textId="77777777" w:rsidR="009669E7" w:rsidRDefault="009669E7" w:rsidP="009669E7">
      <w:pPr>
        <w:tabs>
          <w:tab w:val="num" w:pos="0"/>
        </w:tabs>
        <w:jc w:val="both"/>
      </w:pPr>
    </w:p>
    <w:p w14:paraId="02BB4D09" w14:textId="77777777" w:rsidR="009669E7" w:rsidRDefault="009669E7" w:rsidP="009669E7">
      <w:pPr>
        <w:numPr>
          <w:ilvl w:val="2"/>
          <w:numId w:val="8"/>
        </w:numPr>
        <w:tabs>
          <w:tab w:val="clear" w:pos="720"/>
          <w:tab w:val="num" w:pos="1418"/>
        </w:tabs>
        <w:ind w:left="1418" w:hanging="709"/>
        <w:jc w:val="both"/>
      </w:pPr>
      <w:r>
        <w:t>Erinevate pikkustega tüveste korral energiapuidu virna parameetrite mõõtmine toimub vastavalt joonisele 10.</w:t>
      </w:r>
    </w:p>
    <w:p w14:paraId="6686F183" w14:textId="77777777" w:rsidR="009669E7" w:rsidRDefault="009669E7" w:rsidP="009669E7">
      <w:pPr>
        <w:ind w:left="1418"/>
        <w:jc w:val="both"/>
      </w:pPr>
    </w:p>
    <w:p w14:paraId="61EC24FA" w14:textId="7D9D6FCF" w:rsidR="009669E7" w:rsidRDefault="009669E7" w:rsidP="009669E7">
      <w:pPr>
        <w:tabs>
          <w:tab w:val="num" w:pos="709"/>
        </w:tabs>
        <w:ind w:left="709"/>
        <w:jc w:val="both"/>
      </w:pPr>
      <w:r>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Default="009669E7" w:rsidP="009669E7">
      <w:pPr>
        <w:tabs>
          <w:tab w:val="num" w:pos="709"/>
        </w:tabs>
        <w:ind w:left="709"/>
        <w:jc w:val="both"/>
        <w:rPr>
          <w:sz w:val="20"/>
          <w:szCs w:val="20"/>
        </w:rPr>
      </w:pPr>
      <w:r w:rsidRPr="00D42A59">
        <w:rPr>
          <w:b/>
          <w:sz w:val="20"/>
          <w:szCs w:val="20"/>
        </w:rPr>
        <w:t>Joonis 1</w:t>
      </w:r>
      <w:r>
        <w:rPr>
          <w:b/>
          <w:sz w:val="20"/>
          <w:szCs w:val="20"/>
        </w:rPr>
        <w:t>0</w:t>
      </w:r>
      <w:r w:rsidRPr="00D42A59">
        <w:rPr>
          <w:b/>
          <w:sz w:val="20"/>
          <w:szCs w:val="20"/>
        </w:rPr>
        <w:t>.</w:t>
      </w:r>
      <w:r w:rsidRPr="00D42A59">
        <w:rPr>
          <w:sz w:val="20"/>
          <w:szCs w:val="20"/>
        </w:rPr>
        <w:t xml:space="preserve"> Erinevate pikkustega tüveste virn</w:t>
      </w:r>
      <w:r>
        <w:rPr>
          <w:sz w:val="20"/>
          <w:szCs w:val="20"/>
        </w:rPr>
        <w:t>, kus virna kõrgust (h) mõõdetakse tüvepoolsest otsast, virna laiuseks võetakse 2/3 tüveste valdavast pikkusest (L). Üksikuid kaugemale ulatuvaid latvu ei arvestata</w:t>
      </w:r>
    </w:p>
    <w:p w14:paraId="0CB071E2" w14:textId="77777777" w:rsidR="009669E7" w:rsidRPr="00630E03" w:rsidRDefault="009669E7" w:rsidP="009669E7">
      <w:pPr>
        <w:tabs>
          <w:tab w:val="num" w:pos="709"/>
        </w:tabs>
        <w:ind w:left="709"/>
        <w:jc w:val="both"/>
      </w:pPr>
    </w:p>
    <w:p w14:paraId="680DAF6F" w14:textId="77777777" w:rsidR="009669E7" w:rsidRDefault="009669E7" w:rsidP="009669E7">
      <w:pPr>
        <w:numPr>
          <w:ilvl w:val="1"/>
          <w:numId w:val="8"/>
        </w:numPr>
        <w:tabs>
          <w:tab w:val="clear" w:pos="480"/>
          <w:tab w:val="num" w:pos="709"/>
        </w:tabs>
        <w:ind w:left="709" w:hanging="709"/>
        <w:jc w:val="both"/>
      </w:pPr>
      <w:r>
        <w:t xml:space="preserve">Virnatäiuse </w:t>
      </w:r>
      <w:r w:rsidRPr="005414F7">
        <w:t>koefits</w:t>
      </w:r>
      <w:r>
        <w:t xml:space="preserve">iendi määramine toimub vastavalt tabelile 1. </w:t>
      </w:r>
    </w:p>
    <w:p w14:paraId="70102856" w14:textId="77777777" w:rsidR="009669E7" w:rsidRDefault="009669E7" w:rsidP="009669E7">
      <w:pPr>
        <w:ind w:left="900"/>
        <w:jc w:val="both"/>
      </w:pPr>
    </w:p>
    <w:p w14:paraId="36E8647A" w14:textId="77777777" w:rsidR="009669E7" w:rsidRPr="00D42A59" w:rsidRDefault="009669E7" w:rsidP="009669E7">
      <w:pPr>
        <w:ind w:left="709"/>
        <w:jc w:val="both"/>
        <w:rPr>
          <w:sz w:val="20"/>
          <w:szCs w:val="20"/>
        </w:rPr>
      </w:pPr>
      <w:r w:rsidRPr="00D42A59">
        <w:rPr>
          <w:b/>
          <w:sz w:val="20"/>
          <w:szCs w:val="20"/>
        </w:rPr>
        <w:lastRenderedPageBreak/>
        <w:t>Tabel 1.</w:t>
      </w:r>
      <w:r w:rsidRPr="00D42A59">
        <w:rPr>
          <w:sz w:val="20"/>
          <w:szCs w:val="20"/>
        </w:rPr>
        <w:t xml:space="preserve"> </w:t>
      </w:r>
      <w:r>
        <w:rPr>
          <w:sz w:val="20"/>
          <w:szCs w:val="20"/>
        </w:rPr>
        <w:t>Virnatäiuse</w:t>
      </w:r>
      <w:r w:rsidRPr="00D42A59">
        <w:rPr>
          <w:sz w:val="20"/>
          <w:szCs w:val="20"/>
        </w:rPr>
        <w:t xml:space="preserv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552E86" w14:paraId="644EDDE6" w14:textId="77777777" w:rsidTr="00D125C7">
        <w:tc>
          <w:tcPr>
            <w:tcW w:w="1341" w:type="dxa"/>
            <w:shd w:val="clear" w:color="auto" w:fill="auto"/>
          </w:tcPr>
          <w:p w14:paraId="0C637244" w14:textId="77777777" w:rsidR="009669E7" w:rsidRPr="00D42A59" w:rsidRDefault="009669E7" w:rsidP="00D125C7">
            <w:pPr>
              <w:tabs>
                <w:tab w:val="num" w:pos="0"/>
              </w:tabs>
              <w:ind w:left="360" w:hanging="360"/>
              <w:jc w:val="center"/>
              <w:rPr>
                <w:b/>
                <w:sz w:val="20"/>
                <w:szCs w:val="20"/>
              </w:rPr>
            </w:pPr>
            <w:r w:rsidRPr="00D42A59">
              <w:rPr>
                <w:b/>
                <w:sz w:val="20"/>
                <w:szCs w:val="20"/>
              </w:rPr>
              <w:t>Koefitsient</w:t>
            </w:r>
          </w:p>
        </w:tc>
        <w:tc>
          <w:tcPr>
            <w:tcW w:w="2198" w:type="dxa"/>
            <w:shd w:val="clear" w:color="auto" w:fill="auto"/>
          </w:tcPr>
          <w:p w14:paraId="5E235B4A" w14:textId="77777777" w:rsidR="009669E7" w:rsidRPr="00D42A59" w:rsidRDefault="009669E7" w:rsidP="00D125C7">
            <w:pPr>
              <w:tabs>
                <w:tab w:val="num" w:pos="0"/>
              </w:tabs>
              <w:ind w:left="360" w:hanging="360"/>
              <w:jc w:val="center"/>
              <w:rPr>
                <w:b/>
                <w:sz w:val="20"/>
                <w:szCs w:val="20"/>
              </w:rPr>
            </w:pPr>
            <w:r w:rsidRPr="00D42A59">
              <w:rPr>
                <w:b/>
                <w:sz w:val="20"/>
                <w:szCs w:val="20"/>
              </w:rPr>
              <w:t>0,10</w:t>
            </w:r>
          </w:p>
        </w:tc>
        <w:tc>
          <w:tcPr>
            <w:tcW w:w="2073" w:type="dxa"/>
            <w:shd w:val="clear" w:color="auto" w:fill="auto"/>
          </w:tcPr>
          <w:p w14:paraId="0D7215C1" w14:textId="77777777" w:rsidR="009669E7" w:rsidRPr="00D42A59" w:rsidRDefault="009669E7" w:rsidP="00D125C7">
            <w:pPr>
              <w:tabs>
                <w:tab w:val="num" w:pos="0"/>
              </w:tabs>
              <w:ind w:left="360" w:hanging="360"/>
              <w:jc w:val="center"/>
              <w:rPr>
                <w:b/>
                <w:sz w:val="20"/>
                <w:szCs w:val="20"/>
              </w:rPr>
            </w:pPr>
            <w:r w:rsidRPr="00D42A59">
              <w:rPr>
                <w:b/>
                <w:sz w:val="20"/>
                <w:szCs w:val="20"/>
              </w:rPr>
              <w:t>0,13</w:t>
            </w:r>
          </w:p>
        </w:tc>
        <w:tc>
          <w:tcPr>
            <w:tcW w:w="1544" w:type="dxa"/>
            <w:shd w:val="clear" w:color="auto" w:fill="auto"/>
          </w:tcPr>
          <w:p w14:paraId="6CB947DB" w14:textId="77777777" w:rsidR="009669E7" w:rsidRPr="00D42A59" w:rsidRDefault="009669E7" w:rsidP="00D125C7">
            <w:pPr>
              <w:tabs>
                <w:tab w:val="num" w:pos="0"/>
              </w:tabs>
              <w:ind w:left="360" w:hanging="360"/>
              <w:jc w:val="center"/>
              <w:rPr>
                <w:b/>
                <w:sz w:val="20"/>
                <w:szCs w:val="20"/>
              </w:rPr>
            </w:pPr>
            <w:r w:rsidRPr="00D42A59">
              <w:rPr>
                <w:b/>
                <w:sz w:val="20"/>
                <w:szCs w:val="20"/>
              </w:rPr>
              <w:t>0,16</w:t>
            </w:r>
          </w:p>
        </w:tc>
        <w:tc>
          <w:tcPr>
            <w:tcW w:w="1675" w:type="dxa"/>
            <w:shd w:val="clear" w:color="auto" w:fill="auto"/>
          </w:tcPr>
          <w:p w14:paraId="1B0685FC" w14:textId="77777777" w:rsidR="009669E7" w:rsidRPr="00D42A59" w:rsidRDefault="009669E7" w:rsidP="00D125C7">
            <w:pPr>
              <w:tabs>
                <w:tab w:val="num" w:pos="0"/>
              </w:tabs>
              <w:ind w:left="360" w:hanging="360"/>
              <w:jc w:val="center"/>
              <w:rPr>
                <w:b/>
                <w:sz w:val="20"/>
                <w:szCs w:val="20"/>
              </w:rPr>
            </w:pPr>
            <w:r w:rsidRPr="00D42A59">
              <w:rPr>
                <w:b/>
                <w:sz w:val="20"/>
                <w:szCs w:val="20"/>
              </w:rPr>
              <w:t>0,18</w:t>
            </w:r>
          </w:p>
        </w:tc>
      </w:tr>
      <w:tr w:rsidR="009669E7" w:rsidRPr="005414F7" w14:paraId="7B01AD71" w14:textId="77777777" w:rsidTr="00D125C7">
        <w:tc>
          <w:tcPr>
            <w:tcW w:w="1341" w:type="dxa"/>
            <w:shd w:val="clear" w:color="auto" w:fill="auto"/>
          </w:tcPr>
          <w:p w14:paraId="40A3BA17" w14:textId="77777777" w:rsidR="009669E7" w:rsidRPr="00D42A59" w:rsidRDefault="009669E7" w:rsidP="00D125C7">
            <w:pPr>
              <w:tabs>
                <w:tab w:val="num" w:pos="-108"/>
              </w:tabs>
              <w:rPr>
                <w:sz w:val="20"/>
                <w:szCs w:val="20"/>
              </w:rPr>
            </w:pPr>
            <w:r w:rsidRPr="00D42A59">
              <w:rPr>
                <w:sz w:val="20"/>
                <w:szCs w:val="20"/>
              </w:rPr>
              <w:t>Virna ise</w:t>
            </w:r>
            <w:r w:rsidRPr="00D42A59">
              <w:rPr>
                <w:sz w:val="20"/>
                <w:szCs w:val="20"/>
              </w:rPr>
              <w:softHyphen/>
              <w:t>loomustus</w:t>
            </w:r>
          </w:p>
        </w:tc>
        <w:tc>
          <w:tcPr>
            <w:tcW w:w="2198" w:type="dxa"/>
            <w:shd w:val="clear" w:color="auto" w:fill="auto"/>
          </w:tcPr>
          <w:p w14:paraId="6426CFA8" w14:textId="77777777" w:rsidR="009669E7" w:rsidRPr="00D42A59" w:rsidRDefault="009669E7" w:rsidP="00D125C7">
            <w:pPr>
              <w:tabs>
                <w:tab w:val="num" w:pos="0"/>
              </w:tabs>
              <w:rPr>
                <w:sz w:val="20"/>
                <w:szCs w:val="20"/>
              </w:rPr>
            </w:pPr>
            <w:r w:rsidRPr="00D42A59">
              <w:rPr>
                <w:sz w:val="20"/>
                <w:szCs w:val="20"/>
              </w:rPr>
              <w:t>Raidmed ilma alusmetsa tüvesteta (alla 30% mahust tüveseid)</w:t>
            </w:r>
          </w:p>
        </w:tc>
        <w:tc>
          <w:tcPr>
            <w:tcW w:w="2073" w:type="dxa"/>
            <w:shd w:val="clear" w:color="auto" w:fill="auto"/>
          </w:tcPr>
          <w:p w14:paraId="3FF94EED" w14:textId="77777777" w:rsidR="009669E7" w:rsidRPr="00D42A59" w:rsidRDefault="009669E7" w:rsidP="00D125C7">
            <w:pPr>
              <w:tabs>
                <w:tab w:val="num" w:pos="0"/>
              </w:tabs>
              <w:ind w:left="5" w:hanging="5"/>
              <w:rPr>
                <w:sz w:val="20"/>
                <w:szCs w:val="20"/>
              </w:rPr>
            </w:pPr>
            <w:r w:rsidRPr="00D42A59">
              <w:rPr>
                <w:sz w:val="20"/>
                <w:szCs w:val="20"/>
              </w:rPr>
              <w:t>1.Raidmed  alusmetsa tüvestega (üle 30% mahust tüveseid)</w:t>
            </w:r>
            <w:r>
              <w:rPr>
                <w:sz w:val="20"/>
                <w:szCs w:val="20"/>
              </w:rPr>
              <w:t>.</w:t>
            </w:r>
          </w:p>
          <w:p w14:paraId="5A55AD57" w14:textId="77777777" w:rsidR="009669E7" w:rsidRPr="00D42A59" w:rsidRDefault="009669E7" w:rsidP="00D125C7">
            <w:pPr>
              <w:tabs>
                <w:tab w:val="num" w:pos="0"/>
              </w:tabs>
              <w:ind w:left="5" w:hanging="5"/>
              <w:rPr>
                <w:sz w:val="20"/>
                <w:szCs w:val="20"/>
              </w:rPr>
            </w:pPr>
            <w:r w:rsidRPr="00D42A59">
              <w:rPr>
                <w:sz w:val="20"/>
                <w:szCs w:val="20"/>
              </w:rPr>
              <w:t>2. Tüvesed, mille  tüüka di</w:t>
            </w:r>
            <w:r>
              <w:rPr>
                <w:sz w:val="20"/>
                <w:szCs w:val="20"/>
              </w:rPr>
              <w:t>ameeter on valdavalt kuni 10 cm</w:t>
            </w:r>
          </w:p>
        </w:tc>
        <w:tc>
          <w:tcPr>
            <w:tcW w:w="1544" w:type="dxa"/>
            <w:shd w:val="clear" w:color="auto" w:fill="auto"/>
          </w:tcPr>
          <w:p w14:paraId="23E7DB3E" w14:textId="77777777" w:rsidR="009669E7" w:rsidRPr="00D42A59" w:rsidRDefault="009669E7" w:rsidP="00D125C7">
            <w:pPr>
              <w:tabs>
                <w:tab w:val="num" w:pos="0"/>
              </w:tabs>
              <w:ind w:left="5" w:hanging="5"/>
              <w:rPr>
                <w:sz w:val="20"/>
                <w:szCs w:val="20"/>
              </w:rPr>
            </w:pPr>
            <w:r w:rsidRPr="00D42A59">
              <w:rPr>
                <w:sz w:val="20"/>
                <w:szCs w:val="20"/>
              </w:rPr>
              <w:t xml:space="preserve">Tüvesed, mille tüüka diameeter </w:t>
            </w:r>
            <w:r>
              <w:rPr>
                <w:sz w:val="20"/>
                <w:szCs w:val="20"/>
              </w:rPr>
              <w:t>on valdavalt vahemikus 10-14 cm</w:t>
            </w:r>
          </w:p>
        </w:tc>
        <w:tc>
          <w:tcPr>
            <w:tcW w:w="1675" w:type="dxa"/>
            <w:shd w:val="clear" w:color="auto" w:fill="auto"/>
          </w:tcPr>
          <w:p w14:paraId="10D29DF0" w14:textId="77777777" w:rsidR="009669E7" w:rsidRPr="00D42A59" w:rsidRDefault="009669E7" w:rsidP="00D125C7">
            <w:pPr>
              <w:tabs>
                <w:tab w:val="num" w:pos="0"/>
              </w:tabs>
              <w:rPr>
                <w:sz w:val="20"/>
                <w:szCs w:val="20"/>
              </w:rPr>
            </w:pPr>
            <w:r w:rsidRPr="00D42A59">
              <w:rPr>
                <w:sz w:val="20"/>
                <w:szCs w:val="20"/>
              </w:rPr>
              <w:t>Tüvesed, mille tüüka diameeter o</w:t>
            </w:r>
            <w:r>
              <w:rPr>
                <w:sz w:val="20"/>
                <w:szCs w:val="20"/>
              </w:rPr>
              <w:t>n valdavalt vahemikus üle 14 cm</w:t>
            </w:r>
          </w:p>
        </w:tc>
      </w:tr>
    </w:tbl>
    <w:p w14:paraId="0A67BD2B" w14:textId="77777777" w:rsidR="009669E7" w:rsidRDefault="009669E7" w:rsidP="009669E7">
      <w:pPr>
        <w:ind w:left="900"/>
        <w:jc w:val="both"/>
      </w:pPr>
    </w:p>
    <w:p w14:paraId="48D0CA80" w14:textId="77777777" w:rsidR="009669E7" w:rsidRDefault="009669E7" w:rsidP="009669E7">
      <w:pPr>
        <w:numPr>
          <w:ilvl w:val="1"/>
          <w:numId w:val="8"/>
        </w:numPr>
        <w:tabs>
          <w:tab w:val="clear" w:pos="480"/>
          <w:tab w:val="num" w:pos="709"/>
        </w:tabs>
        <w:ind w:left="709" w:hanging="709"/>
        <w:jc w:val="both"/>
      </w:pPr>
      <w:r>
        <w:t xml:space="preserve">Kui energiapuidu virn erineb oluliselt tabelis 1 toodust, tuleb kasutada </w:t>
      </w:r>
      <w:r w:rsidRPr="005414F7">
        <w:t xml:space="preserve">suuremaid või väiksemaid </w:t>
      </w:r>
      <w:r>
        <w:t xml:space="preserve">virnatäiuse </w:t>
      </w:r>
      <w:r w:rsidRPr="005414F7">
        <w:t>koefits</w:t>
      </w:r>
      <w:r>
        <w:t>i</w:t>
      </w:r>
      <w:r w:rsidRPr="005414F7">
        <w:t>ent</w:t>
      </w:r>
      <w:r>
        <w:t xml:space="preserve">e </w:t>
      </w:r>
      <w:r w:rsidRPr="005414F7">
        <w:t>(</w:t>
      </w:r>
      <w:r>
        <w:t>nt tüveste keskmine tüüka diameeter üle 20 cm</w:t>
      </w:r>
      <w:r w:rsidRPr="005414F7">
        <w:t>, puuliigi iseärasused</w:t>
      </w:r>
      <w:r>
        <w:t xml:space="preserve"> (valdavalt kask)</w:t>
      </w:r>
      <w:r w:rsidRPr="005414F7">
        <w:t xml:space="preserve">, </w:t>
      </w:r>
      <w:r>
        <w:t>tüveste ja raidmete virn sisaldab üle 20% ümarpuitu</w:t>
      </w:r>
      <w:r w:rsidRPr="005414F7">
        <w:t xml:space="preserve">, väga </w:t>
      </w:r>
      <w:r>
        <w:t>tihedalt ladustatud virn).</w:t>
      </w:r>
    </w:p>
    <w:p w14:paraId="0CF56CF7" w14:textId="77777777" w:rsidR="009669E7" w:rsidRDefault="009669E7" w:rsidP="009669E7">
      <w:pPr>
        <w:numPr>
          <w:ilvl w:val="1"/>
          <w:numId w:val="8"/>
        </w:numPr>
        <w:tabs>
          <w:tab w:val="clear" w:pos="480"/>
          <w:tab w:val="num" w:pos="709"/>
        </w:tabs>
        <w:ind w:left="709" w:hanging="709"/>
        <w:jc w:val="both"/>
      </w:pPr>
      <w:r>
        <w:t>Energiapuidu maht määratakse tihumeetrites ilma õhuvahedeta ja kooreta</w:t>
      </w:r>
      <w:r w:rsidRPr="00F46A52">
        <w:t>, täpsusega kaks kohta peale koma</w:t>
      </w:r>
      <w:r>
        <w:t>.</w:t>
      </w:r>
    </w:p>
    <w:p w14:paraId="3E61F8C0" w14:textId="77777777" w:rsidR="009669E7" w:rsidRDefault="009669E7" w:rsidP="009669E7">
      <w:pPr>
        <w:tabs>
          <w:tab w:val="num" w:pos="900"/>
        </w:tabs>
        <w:ind w:left="360"/>
        <w:jc w:val="both"/>
      </w:pPr>
    </w:p>
    <w:p w14:paraId="4F90C05B" w14:textId="77777777" w:rsidR="009669E7" w:rsidRDefault="009669E7" w:rsidP="009669E7">
      <w:pPr>
        <w:numPr>
          <w:ilvl w:val="0"/>
          <w:numId w:val="8"/>
        </w:numPr>
        <w:tabs>
          <w:tab w:val="clear" w:pos="480"/>
          <w:tab w:val="num" w:pos="0"/>
        </w:tabs>
        <w:ind w:left="709" w:hanging="709"/>
        <w:jc w:val="both"/>
        <w:rPr>
          <w:b/>
        </w:rPr>
      </w:pPr>
      <w:r w:rsidRPr="005414F7">
        <w:rPr>
          <w:b/>
        </w:rPr>
        <w:t>H</w:t>
      </w:r>
      <w:r>
        <w:rPr>
          <w:b/>
        </w:rPr>
        <w:t>akkpuidu mahu määramine</w:t>
      </w:r>
    </w:p>
    <w:p w14:paraId="7F303E65" w14:textId="77777777" w:rsidR="009669E7" w:rsidRDefault="009669E7" w:rsidP="009669E7">
      <w:pPr>
        <w:numPr>
          <w:ilvl w:val="1"/>
          <w:numId w:val="8"/>
        </w:numPr>
        <w:tabs>
          <w:tab w:val="clear" w:pos="480"/>
          <w:tab w:val="num" w:pos="0"/>
          <w:tab w:val="num" w:pos="709"/>
        </w:tabs>
        <w:ind w:left="709" w:hanging="709"/>
        <w:jc w:val="both"/>
      </w:pPr>
      <w:r>
        <w:t>Hakkpuidu maht määratakse laadituna konteinerveokil.</w:t>
      </w:r>
    </w:p>
    <w:p w14:paraId="78D692A3" w14:textId="77777777" w:rsidR="009669E7" w:rsidRDefault="009669E7" w:rsidP="009669E7">
      <w:pPr>
        <w:numPr>
          <w:ilvl w:val="1"/>
          <w:numId w:val="8"/>
        </w:numPr>
        <w:tabs>
          <w:tab w:val="clear" w:pos="480"/>
          <w:tab w:val="num" w:pos="0"/>
          <w:tab w:val="num" w:pos="709"/>
        </w:tabs>
        <w:ind w:left="709" w:hanging="709"/>
        <w:jc w:val="both"/>
      </w:pPr>
      <w:r w:rsidRPr="00F46A52">
        <w:t xml:space="preserve">Hakkpuidu </w:t>
      </w:r>
      <w:r>
        <w:t>maht määratakse tihumeetrites ilma õhuvahedeta ja kooreta</w:t>
      </w:r>
      <w:r w:rsidRPr="00F46A52">
        <w:t>, täpsusega kaks kohta peale koma. Hakkpuidu teisendamise</w:t>
      </w:r>
      <w:r>
        <w:t>l</w:t>
      </w:r>
      <w:r w:rsidRPr="00F46A52">
        <w:t xml:space="preserve"> </w:t>
      </w:r>
      <w:r>
        <w:t>puistekuupmeetritest tihumeetriteks toimub vastavalt tabelile 2.</w:t>
      </w:r>
    </w:p>
    <w:p w14:paraId="5AC4716C" w14:textId="77777777" w:rsidR="009669E7" w:rsidRDefault="009669E7" w:rsidP="009669E7">
      <w:pPr>
        <w:tabs>
          <w:tab w:val="num" w:pos="709"/>
        </w:tabs>
        <w:ind w:left="709"/>
        <w:jc w:val="both"/>
      </w:pPr>
    </w:p>
    <w:p w14:paraId="3D401FF7" w14:textId="77777777" w:rsidR="009669E7" w:rsidRPr="00D42A59" w:rsidRDefault="009669E7" w:rsidP="009669E7">
      <w:pPr>
        <w:tabs>
          <w:tab w:val="num" w:pos="709"/>
        </w:tabs>
        <w:ind w:left="709"/>
        <w:jc w:val="both"/>
        <w:rPr>
          <w:sz w:val="20"/>
          <w:szCs w:val="20"/>
        </w:rPr>
      </w:pPr>
      <w:r w:rsidRPr="00D42A59">
        <w:rPr>
          <w:b/>
          <w:sz w:val="20"/>
          <w:szCs w:val="20"/>
        </w:rPr>
        <w:t>Tabel 2.</w:t>
      </w:r>
      <w:r w:rsidRPr="00D42A59">
        <w:rPr>
          <w:sz w:val="20"/>
          <w:szCs w:val="20"/>
        </w:rPr>
        <w:t xml:space="preserve"> </w:t>
      </w:r>
      <w:r>
        <w:rPr>
          <w:sz w:val="20"/>
          <w:szCs w:val="20"/>
        </w:rPr>
        <w:t>Virnatäiuse koefitsiendid, mida kasutatakse hakkpuidu koguse teisendamisel puistekuupmeetritest</w:t>
      </w:r>
      <w:r w:rsidRPr="00D42A59">
        <w:rPr>
          <w:sz w:val="20"/>
          <w:szCs w:val="20"/>
        </w:rPr>
        <w:t xml:space="preserve">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16650E" w14:paraId="62AEDCBC" w14:textId="77777777" w:rsidTr="00D125C7">
        <w:tc>
          <w:tcPr>
            <w:tcW w:w="5778" w:type="dxa"/>
            <w:shd w:val="clear" w:color="auto" w:fill="auto"/>
          </w:tcPr>
          <w:p w14:paraId="60171780" w14:textId="77777777" w:rsidR="009669E7" w:rsidRPr="00D42A59" w:rsidRDefault="009669E7" w:rsidP="00D125C7">
            <w:pPr>
              <w:tabs>
                <w:tab w:val="num" w:pos="0"/>
              </w:tabs>
              <w:ind w:left="360" w:hanging="360"/>
              <w:jc w:val="center"/>
              <w:rPr>
                <w:b/>
                <w:sz w:val="20"/>
                <w:szCs w:val="20"/>
              </w:rPr>
            </w:pPr>
            <w:r w:rsidRPr="00D42A59">
              <w:rPr>
                <w:b/>
                <w:sz w:val="20"/>
                <w:szCs w:val="20"/>
              </w:rPr>
              <w:t>Hakkpuidu tootmise viis</w:t>
            </w:r>
          </w:p>
        </w:tc>
        <w:tc>
          <w:tcPr>
            <w:tcW w:w="3119" w:type="dxa"/>
            <w:shd w:val="clear" w:color="auto" w:fill="auto"/>
          </w:tcPr>
          <w:p w14:paraId="70ED825B" w14:textId="77777777" w:rsidR="009669E7" w:rsidRPr="00D42A59" w:rsidRDefault="009669E7" w:rsidP="00D125C7">
            <w:pPr>
              <w:tabs>
                <w:tab w:val="num" w:pos="0"/>
              </w:tabs>
              <w:ind w:left="360" w:hanging="360"/>
              <w:jc w:val="center"/>
              <w:rPr>
                <w:b/>
                <w:sz w:val="20"/>
                <w:szCs w:val="20"/>
              </w:rPr>
            </w:pPr>
            <w:r w:rsidRPr="00D42A59">
              <w:rPr>
                <w:b/>
                <w:sz w:val="20"/>
                <w:szCs w:val="20"/>
              </w:rPr>
              <w:t>Koefitsient</w:t>
            </w:r>
          </w:p>
        </w:tc>
      </w:tr>
      <w:tr w:rsidR="009669E7" w:rsidRPr="0016650E" w14:paraId="4B96B47D" w14:textId="77777777" w:rsidTr="00D125C7">
        <w:tc>
          <w:tcPr>
            <w:tcW w:w="5778" w:type="dxa"/>
            <w:shd w:val="clear" w:color="auto" w:fill="auto"/>
          </w:tcPr>
          <w:p w14:paraId="695705EA" w14:textId="77777777" w:rsidR="009669E7" w:rsidRPr="00D42A59" w:rsidRDefault="009669E7" w:rsidP="00D125C7">
            <w:pPr>
              <w:tabs>
                <w:tab w:val="num" w:pos="0"/>
              </w:tabs>
              <w:rPr>
                <w:sz w:val="20"/>
                <w:szCs w:val="20"/>
              </w:rPr>
            </w:pPr>
            <w:r w:rsidRPr="00D42A59">
              <w:rPr>
                <w:sz w:val="20"/>
                <w:szCs w:val="20"/>
              </w:rPr>
              <w:t>Puhuva süsteemiga hakkuriga raidmetest ja laasimata tüvestest toodetud hakkpuit</w:t>
            </w:r>
          </w:p>
        </w:tc>
        <w:tc>
          <w:tcPr>
            <w:tcW w:w="3119" w:type="dxa"/>
            <w:shd w:val="clear" w:color="auto" w:fill="auto"/>
          </w:tcPr>
          <w:p w14:paraId="4A8AD83F" w14:textId="77777777" w:rsidR="009669E7" w:rsidRPr="00D42A59" w:rsidRDefault="009669E7" w:rsidP="00D125C7">
            <w:pPr>
              <w:tabs>
                <w:tab w:val="num" w:pos="0"/>
              </w:tabs>
              <w:ind w:left="360" w:hanging="360"/>
              <w:jc w:val="center"/>
              <w:rPr>
                <w:sz w:val="20"/>
                <w:szCs w:val="20"/>
              </w:rPr>
            </w:pPr>
            <w:r w:rsidRPr="00D42A59">
              <w:rPr>
                <w:sz w:val="20"/>
                <w:szCs w:val="20"/>
              </w:rPr>
              <w:t>0,36</w:t>
            </w:r>
          </w:p>
        </w:tc>
      </w:tr>
      <w:tr w:rsidR="009669E7" w:rsidRPr="0016650E" w14:paraId="5CEAD2C8" w14:textId="77777777" w:rsidTr="00D125C7">
        <w:tc>
          <w:tcPr>
            <w:tcW w:w="5778" w:type="dxa"/>
            <w:shd w:val="clear" w:color="auto" w:fill="auto"/>
          </w:tcPr>
          <w:p w14:paraId="6F9703D0" w14:textId="77777777" w:rsidR="009669E7" w:rsidRPr="00D42A59" w:rsidRDefault="009669E7" w:rsidP="00D125C7">
            <w:pPr>
              <w:tabs>
                <w:tab w:val="num" w:pos="0"/>
              </w:tabs>
              <w:rPr>
                <w:sz w:val="20"/>
                <w:szCs w:val="20"/>
              </w:rPr>
            </w:pPr>
            <w:r w:rsidRPr="00D42A59">
              <w:rPr>
                <w:sz w:val="20"/>
                <w:szCs w:val="20"/>
              </w:rPr>
              <w:t>Puhuva süsteemiga hakkuriga ümarpuidust toodetud hakkpuit</w:t>
            </w:r>
          </w:p>
        </w:tc>
        <w:tc>
          <w:tcPr>
            <w:tcW w:w="3119" w:type="dxa"/>
            <w:shd w:val="clear" w:color="auto" w:fill="auto"/>
          </w:tcPr>
          <w:p w14:paraId="0F7A2BB1" w14:textId="77777777" w:rsidR="009669E7" w:rsidRPr="00D42A59" w:rsidRDefault="009669E7" w:rsidP="00D125C7">
            <w:pPr>
              <w:tabs>
                <w:tab w:val="num" w:pos="0"/>
              </w:tabs>
              <w:ind w:left="360" w:hanging="360"/>
              <w:jc w:val="center"/>
              <w:rPr>
                <w:sz w:val="20"/>
                <w:szCs w:val="20"/>
              </w:rPr>
            </w:pPr>
            <w:r w:rsidRPr="00D42A59">
              <w:rPr>
                <w:sz w:val="20"/>
                <w:szCs w:val="20"/>
              </w:rPr>
              <w:t>0,35</w:t>
            </w:r>
          </w:p>
        </w:tc>
      </w:tr>
      <w:tr w:rsidR="009669E7" w:rsidRPr="005414F7" w14:paraId="184ADF45" w14:textId="77777777" w:rsidTr="00D125C7">
        <w:tc>
          <w:tcPr>
            <w:tcW w:w="5778" w:type="dxa"/>
            <w:shd w:val="clear" w:color="auto" w:fill="auto"/>
          </w:tcPr>
          <w:p w14:paraId="37A52650" w14:textId="77777777" w:rsidR="009669E7" w:rsidRPr="00D42A59" w:rsidRDefault="009669E7" w:rsidP="00D125C7">
            <w:pPr>
              <w:tabs>
                <w:tab w:val="num" w:pos="0"/>
              </w:tabs>
              <w:rPr>
                <w:sz w:val="20"/>
                <w:szCs w:val="20"/>
              </w:rPr>
            </w:pPr>
            <w:r w:rsidRPr="00D42A59">
              <w:rPr>
                <w:sz w:val="20"/>
                <w:szCs w:val="20"/>
              </w:rPr>
              <w:t>Puhuva süsteemita hakkuriga toodetud hakkpuit</w:t>
            </w:r>
          </w:p>
        </w:tc>
        <w:tc>
          <w:tcPr>
            <w:tcW w:w="3119" w:type="dxa"/>
            <w:shd w:val="clear" w:color="auto" w:fill="auto"/>
          </w:tcPr>
          <w:p w14:paraId="55BB94DE" w14:textId="77777777" w:rsidR="009669E7" w:rsidRPr="00D42A59" w:rsidRDefault="009669E7" w:rsidP="00D125C7">
            <w:pPr>
              <w:tabs>
                <w:tab w:val="num" w:pos="0"/>
              </w:tabs>
              <w:ind w:left="360" w:hanging="360"/>
              <w:jc w:val="center"/>
              <w:rPr>
                <w:sz w:val="20"/>
                <w:szCs w:val="20"/>
              </w:rPr>
            </w:pPr>
            <w:r w:rsidRPr="00D42A59">
              <w:rPr>
                <w:sz w:val="20"/>
                <w:szCs w:val="20"/>
              </w:rPr>
              <w:t>0,33</w:t>
            </w:r>
          </w:p>
        </w:tc>
      </w:tr>
    </w:tbl>
    <w:p w14:paraId="0B640CA6" w14:textId="77777777" w:rsidR="009669E7" w:rsidRPr="005414F7" w:rsidRDefault="009669E7" w:rsidP="009669E7">
      <w:pPr>
        <w:jc w:val="both"/>
      </w:pPr>
      <w:r>
        <w:br w:type="textWrapping" w:clear="all"/>
      </w:r>
    </w:p>
    <w:p w14:paraId="0764CD0B" w14:textId="252DB572" w:rsidR="0089783A" w:rsidRDefault="0089783A">
      <w:pPr>
        <w:spacing w:after="200" w:line="276" w:lineRule="auto"/>
      </w:pPr>
      <w:r>
        <w:br w:type="page"/>
      </w:r>
    </w:p>
    <w:p w14:paraId="4BA3DB8D" w14:textId="55AAAFB2" w:rsidR="00950145" w:rsidRPr="00655E9C" w:rsidRDefault="00950145" w:rsidP="00950145">
      <w:pPr>
        <w:ind w:left="4248" w:firstLine="708"/>
        <w:jc w:val="both"/>
        <w:outlineLvl w:val="0"/>
        <w:rPr>
          <w:sz w:val="22"/>
          <w:szCs w:val="22"/>
        </w:rPr>
      </w:pPr>
      <w:bookmarkStart w:id="13" w:name="_Hlk99973355"/>
      <w:bookmarkStart w:id="14" w:name="_Hlk98849895"/>
      <w:r w:rsidRPr="00655E9C">
        <w:rPr>
          <w:sz w:val="22"/>
          <w:szCs w:val="22"/>
        </w:rPr>
        <w:lastRenderedPageBreak/>
        <w:t xml:space="preserve">Lisa </w:t>
      </w:r>
      <w:r w:rsidR="00F23E79">
        <w:rPr>
          <w:sz w:val="22"/>
          <w:szCs w:val="22"/>
        </w:rPr>
        <w:t>8</w:t>
      </w:r>
      <w:r w:rsidRPr="00655E9C">
        <w:rPr>
          <w:sz w:val="22"/>
          <w:szCs w:val="22"/>
        </w:rPr>
        <w:t>/1</w:t>
      </w:r>
    </w:p>
    <w:p w14:paraId="682A84D1" w14:textId="54B2B47D" w:rsidR="00950145" w:rsidRPr="00655E9C" w:rsidRDefault="00950145" w:rsidP="00950145">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w:t>
      </w:r>
      <w:r w:rsidR="00087116" w:rsidRPr="00655E9C">
        <w:rPr>
          <w:sz w:val="22"/>
          <w:szCs w:val="22"/>
        </w:rPr>
        <w:t xml:space="preserve"> raam</w:t>
      </w:r>
      <w:r w:rsidRPr="00655E9C">
        <w:rPr>
          <w:sz w:val="22"/>
          <w:szCs w:val="22"/>
        </w:rPr>
        <w:t xml:space="preserve">lepingu nr </w:t>
      </w:r>
    </w:p>
    <w:p w14:paraId="4236228A" w14:textId="6AA4AFEB" w:rsidR="00950145" w:rsidRDefault="00950145" w:rsidP="00950145">
      <w:pPr>
        <w:ind w:left="4248" w:firstLine="708"/>
        <w:rPr>
          <w:sz w:val="22"/>
          <w:szCs w:val="22"/>
        </w:rPr>
      </w:pP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bookmarkEnd w:id="13"/>
    </w:p>
    <w:bookmarkEnd w:id="14"/>
    <w:p w14:paraId="4AFDB9A4" w14:textId="02C7984E" w:rsidR="00B92160" w:rsidRDefault="00B92160" w:rsidP="00950145">
      <w:pPr>
        <w:ind w:left="4248" w:firstLine="708"/>
        <w:rPr>
          <w:sz w:val="22"/>
          <w:szCs w:val="22"/>
        </w:rPr>
      </w:pPr>
    </w:p>
    <w:p w14:paraId="313577F8" w14:textId="677B9D87" w:rsidR="00602F04" w:rsidRPr="00710712" w:rsidRDefault="00B92160" w:rsidP="00710712">
      <w:pPr>
        <w:pStyle w:val="Normaallaadveeb"/>
        <w:jc w:val="right"/>
      </w:pPr>
      <w:r w:rsidRPr="00655E9C">
        <w:rPr>
          <w:rFonts w:eastAsia="Calibri"/>
          <w:lang w:val="et-EE"/>
        </w:rPr>
        <w:t>(digitaalallkirja kuupäev nõustumusest)</w:t>
      </w:r>
    </w:p>
    <w:p w14:paraId="5B03C9C9" w14:textId="031D610B" w:rsidR="00A26886" w:rsidRPr="00655E9C" w:rsidRDefault="00A26886" w:rsidP="00950145">
      <w:pPr>
        <w:ind w:left="4248" w:firstLine="708"/>
      </w:pPr>
    </w:p>
    <w:p w14:paraId="404DC043" w14:textId="27C0DF15" w:rsidR="00602F04" w:rsidRDefault="00602F04" w:rsidP="0013605A">
      <w:pPr>
        <w:jc w:val="both"/>
        <w:rPr>
          <w:b/>
          <w:lang w:eastAsia="en-US"/>
        </w:rPr>
      </w:pPr>
      <w:r>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Default="00602F04" w:rsidP="0013605A">
      <w:pPr>
        <w:jc w:val="both"/>
        <w:rPr>
          <w:b/>
          <w:lang w:eastAsia="en-US"/>
        </w:rPr>
      </w:pPr>
      <w:r>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Default="00AE26CF" w:rsidP="0013605A">
      <w:pPr>
        <w:jc w:val="both"/>
        <w:rPr>
          <w:b/>
          <w:lang w:eastAsia="en-US"/>
        </w:rPr>
        <w:sectPr w:rsidR="00AE26CF" w:rsidSect="006E1C29">
          <w:pgSz w:w="11906" w:h="16838"/>
          <w:pgMar w:top="1134" w:right="1418" w:bottom="1134" w:left="1418" w:header="709" w:footer="709" w:gutter="0"/>
          <w:cols w:space="708"/>
          <w:docGrid w:linePitch="360"/>
        </w:sectPr>
      </w:pPr>
    </w:p>
    <w:p w14:paraId="73FB3377" w14:textId="4A045700" w:rsidR="00993F1D" w:rsidRPr="00993F1D" w:rsidRDefault="00993F1D" w:rsidP="00710712">
      <w:pPr>
        <w:ind w:left="9912" w:firstLine="708"/>
        <w:jc w:val="both"/>
        <w:outlineLvl w:val="0"/>
        <w:rPr>
          <w:sz w:val="22"/>
          <w:szCs w:val="22"/>
        </w:rPr>
      </w:pPr>
      <w:bookmarkStart w:id="15" w:name="_Hlk99972634"/>
      <w:r w:rsidRPr="00993F1D">
        <w:rPr>
          <w:sz w:val="22"/>
          <w:szCs w:val="22"/>
        </w:rPr>
        <w:lastRenderedPageBreak/>
        <w:t xml:space="preserve">Lisa </w:t>
      </w:r>
      <w:r w:rsidR="00F23E79">
        <w:rPr>
          <w:sz w:val="22"/>
          <w:szCs w:val="22"/>
        </w:rPr>
        <w:t>9</w:t>
      </w:r>
      <w:r w:rsidRPr="00993F1D">
        <w:rPr>
          <w:sz w:val="22"/>
          <w:szCs w:val="22"/>
        </w:rPr>
        <w:t>/1</w:t>
      </w:r>
    </w:p>
    <w:p w14:paraId="29C777C6" w14:textId="77777777" w:rsidR="00631471" w:rsidRDefault="00993F1D" w:rsidP="00710712">
      <w:pPr>
        <w:ind w:left="10620"/>
        <w:jc w:val="both"/>
        <w:outlineLvl w:val="0"/>
      </w:pPr>
      <w:r w:rsidRPr="00993F1D">
        <w:rPr>
          <w:sz w:val="22"/>
          <w:szCs w:val="22"/>
        </w:rPr>
        <w:t xml:space="preserve">RMK ja </w:t>
      </w:r>
      <w:r w:rsidRPr="00993F1D">
        <w:fldChar w:fldCharType="begin"/>
      </w:r>
      <w:r w:rsidRPr="00993F1D">
        <w:instrText xml:space="preserve"> MACROBUTTON  AcceptAllChangesInDoc [Sisesta juriidilise isiku nimi] </w:instrText>
      </w:r>
      <w:r w:rsidRPr="00993F1D">
        <w:fldChar w:fldCharType="end"/>
      </w:r>
    </w:p>
    <w:p w14:paraId="232E131A" w14:textId="77777777" w:rsidR="00631471" w:rsidRDefault="00993F1D" w:rsidP="00710712">
      <w:pPr>
        <w:ind w:left="10620"/>
        <w:jc w:val="both"/>
        <w:outlineLvl w:val="0"/>
        <w:rPr>
          <w:sz w:val="22"/>
          <w:szCs w:val="22"/>
        </w:rPr>
      </w:pPr>
      <w:r w:rsidRPr="00993F1D">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993F1D">
            <w:rPr>
              <w:sz w:val="22"/>
              <w:szCs w:val="22"/>
            </w:rPr>
            <w:t>[Vali kuupäev]</w:t>
          </w:r>
        </w:sdtContent>
      </w:sdt>
      <w:r w:rsidRPr="00993F1D">
        <w:rPr>
          <w:sz w:val="22"/>
          <w:szCs w:val="22"/>
        </w:rPr>
        <w:t xml:space="preserve"> raie- ja </w:t>
      </w:r>
    </w:p>
    <w:p w14:paraId="5F72D26B" w14:textId="77777777" w:rsidR="006856A3" w:rsidRDefault="00993F1D" w:rsidP="00710712">
      <w:pPr>
        <w:ind w:left="10620"/>
        <w:jc w:val="both"/>
        <w:outlineLvl w:val="0"/>
        <w:rPr>
          <w:sz w:val="22"/>
          <w:szCs w:val="22"/>
        </w:rPr>
      </w:pPr>
      <w:r w:rsidRPr="00993F1D">
        <w:rPr>
          <w:sz w:val="22"/>
          <w:szCs w:val="22"/>
        </w:rPr>
        <w:t xml:space="preserve">kokkuveoteenuse töövõtu raamlepingu </w:t>
      </w:r>
    </w:p>
    <w:p w14:paraId="1935D27E" w14:textId="7FA45C38" w:rsidR="00993F1D" w:rsidRPr="00993F1D" w:rsidRDefault="00993F1D" w:rsidP="00710712">
      <w:pPr>
        <w:ind w:left="10620"/>
        <w:jc w:val="both"/>
        <w:outlineLvl w:val="0"/>
        <w:rPr>
          <w:sz w:val="22"/>
          <w:szCs w:val="22"/>
        </w:rPr>
      </w:pPr>
      <w:r w:rsidRPr="00993F1D">
        <w:rPr>
          <w:sz w:val="22"/>
          <w:szCs w:val="22"/>
        </w:rPr>
        <w:t xml:space="preserve">nr </w:t>
      </w:r>
      <w:r w:rsidR="00905AF4">
        <w:rPr>
          <w:sz w:val="22"/>
          <w:szCs w:val="22"/>
        </w:rPr>
        <w:t xml:space="preserve"> </w:t>
      </w:r>
      <w:r w:rsidRPr="00993F1D">
        <w:rPr>
          <w:sz w:val="22"/>
          <w:szCs w:val="22"/>
        </w:rPr>
        <w:t xml:space="preserve">3-2.5.1/ </w:t>
      </w:r>
      <w:r w:rsidRPr="00993F1D">
        <w:rPr>
          <w:sz w:val="22"/>
          <w:szCs w:val="22"/>
        </w:rPr>
        <w:fldChar w:fldCharType="begin"/>
      </w:r>
      <w:r w:rsidRPr="00993F1D">
        <w:rPr>
          <w:sz w:val="22"/>
          <w:szCs w:val="22"/>
        </w:rPr>
        <w:instrText xml:space="preserve"> MACROBUTTON  AcceptAllChangesInDoc [Sisesta number] </w:instrText>
      </w:r>
      <w:r w:rsidRPr="00993F1D">
        <w:rPr>
          <w:sz w:val="22"/>
          <w:szCs w:val="22"/>
        </w:rPr>
        <w:fldChar w:fldCharType="end"/>
      </w:r>
      <w:r w:rsidRPr="00993F1D">
        <w:rPr>
          <w:sz w:val="22"/>
          <w:szCs w:val="22"/>
        </w:rPr>
        <w:t>juurde</w:t>
      </w:r>
    </w:p>
    <w:bookmarkEnd w:id="15"/>
    <w:p w14:paraId="757E37A0" w14:textId="5FEA4BAA" w:rsidR="000F3752" w:rsidRDefault="000F3752" w:rsidP="0013605A">
      <w:pPr>
        <w:jc w:val="both"/>
        <w:rPr>
          <w:b/>
          <w:lang w:eastAsia="en-US"/>
        </w:rPr>
      </w:pPr>
    </w:p>
    <w:p w14:paraId="622CDAE1" w14:textId="44609661" w:rsidR="0008141F" w:rsidRDefault="0008141F" w:rsidP="0008141F">
      <w:pPr>
        <w:keepNext/>
        <w:keepLines/>
        <w:outlineLvl w:val="1"/>
        <w:rPr>
          <w:b/>
          <w:lang w:eastAsia="en-US"/>
        </w:rPr>
      </w:pPr>
      <w:r w:rsidRPr="0008141F">
        <w:rPr>
          <w:b/>
          <w:lang w:eastAsia="en-US"/>
        </w:rPr>
        <w:t>RMK nõuded isikukaitsevahendite kasutamiseks</w:t>
      </w:r>
    </w:p>
    <w:p w14:paraId="6DD5E73E" w14:textId="07D5D46D" w:rsidR="0008141F" w:rsidRPr="00710712" w:rsidRDefault="000E4DE2" w:rsidP="00710712">
      <w:pPr>
        <w:pStyle w:val="Normaallaadveeb"/>
      </w:pPr>
      <w:r>
        <w:rPr>
          <w:b/>
          <w:lang w:eastAsia="en-US"/>
        </w:rPr>
        <w:t xml:space="preserve"> </w:t>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006856A3">
        <w:rPr>
          <w:b/>
          <w:lang w:eastAsia="en-US"/>
        </w:rPr>
        <w:tab/>
      </w:r>
      <w:r w:rsidRPr="00655E9C">
        <w:rPr>
          <w:rFonts w:eastAsia="Calibri"/>
          <w:lang w:val="et-EE"/>
        </w:rPr>
        <w:t>(digitaalallkirja kuupäev nõustumusest)</w:t>
      </w:r>
    </w:p>
    <w:p w14:paraId="421518E1" w14:textId="77777777" w:rsidR="0008141F" w:rsidRPr="0008141F" w:rsidRDefault="0008141F" w:rsidP="0008141F">
      <w:pPr>
        <w:numPr>
          <w:ilvl w:val="0"/>
          <w:numId w:val="32"/>
        </w:numPr>
        <w:ind w:left="709" w:hanging="709"/>
        <w:jc w:val="both"/>
        <w:rPr>
          <w:rFonts w:eastAsia="Calibri"/>
          <w:b/>
          <w:lang w:eastAsia="en-US"/>
        </w:rPr>
      </w:pPr>
      <w:r w:rsidRPr="0008141F">
        <w:rPr>
          <w:rFonts w:eastAsia="Calibri"/>
          <w:b/>
          <w:lang w:eastAsia="en-US"/>
        </w:rPr>
        <w:t>Üldsätted</w:t>
      </w:r>
    </w:p>
    <w:p w14:paraId="3E68442F" w14:textId="77777777" w:rsidR="0008141F" w:rsidRPr="0008141F" w:rsidRDefault="0008141F" w:rsidP="0008141F">
      <w:pPr>
        <w:ind w:left="720"/>
        <w:contextualSpacing/>
        <w:jc w:val="both"/>
        <w:rPr>
          <w:rFonts w:eastAsia="Calibri"/>
          <w:lang w:eastAsia="en-US"/>
        </w:rPr>
      </w:pPr>
      <w:r w:rsidRPr="0008141F">
        <w:rPr>
          <w:rFonts w:eastAsia="Calibri"/>
          <w:lang w:eastAsia="en-US"/>
        </w:rPr>
        <w:t>Juhend sätestab miinimumnõuded isikukaitsevahendite kasutamiseks RMK lepingupartneritele.</w:t>
      </w:r>
    </w:p>
    <w:p w14:paraId="410C8DC0" w14:textId="77777777" w:rsidR="0008141F" w:rsidRPr="0008141F" w:rsidRDefault="0008141F" w:rsidP="0008141F">
      <w:pPr>
        <w:jc w:val="both"/>
        <w:rPr>
          <w:rFonts w:eastAsia="Calibri"/>
          <w:lang w:eastAsia="en-US"/>
        </w:rPr>
      </w:pPr>
    </w:p>
    <w:p w14:paraId="19A6CDF4" w14:textId="77777777" w:rsidR="0008141F" w:rsidRPr="0008141F" w:rsidRDefault="0008141F" w:rsidP="0008141F">
      <w:pPr>
        <w:numPr>
          <w:ilvl w:val="0"/>
          <w:numId w:val="32"/>
        </w:numPr>
        <w:ind w:hanging="720"/>
        <w:contextualSpacing/>
        <w:jc w:val="both"/>
        <w:rPr>
          <w:rFonts w:eastAsia="Calibri"/>
          <w:b/>
          <w:lang w:eastAsia="en-US"/>
        </w:rPr>
      </w:pPr>
      <w:r w:rsidRPr="0008141F">
        <w:rPr>
          <w:rFonts w:eastAsia="Calibri"/>
          <w:b/>
          <w:lang w:eastAsia="en-US"/>
        </w:rPr>
        <w:t>Üldised nõuded</w:t>
      </w:r>
    </w:p>
    <w:p w14:paraId="2F37BCE5" w14:textId="77777777" w:rsidR="0008141F" w:rsidRPr="0008141F" w:rsidRDefault="0008141F" w:rsidP="0008141F">
      <w:pPr>
        <w:numPr>
          <w:ilvl w:val="1"/>
          <w:numId w:val="32"/>
        </w:numPr>
        <w:ind w:left="709" w:hanging="709"/>
        <w:jc w:val="both"/>
        <w:rPr>
          <w:rFonts w:eastAsia="Calibri"/>
          <w:lang w:eastAsia="en-US"/>
        </w:rPr>
      </w:pPr>
      <w:r w:rsidRPr="0008141F">
        <w:rPr>
          <w:rFonts w:eastAsia="Calibri"/>
          <w:lang w:eastAsia="en-US"/>
        </w:rPr>
        <w:t xml:space="preserve">Kui töötamisel võib ohtu sattuda tööobjektil viibivate isikute elu või tervis tuleb tööd koheselt peatada. </w:t>
      </w:r>
    </w:p>
    <w:p w14:paraId="085659F6" w14:textId="77777777" w:rsidR="0008141F" w:rsidRPr="0008141F" w:rsidRDefault="0008141F" w:rsidP="0008141F">
      <w:pPr>
        <w:numPr>
          <w:ilvl w:val="1"/>
          <w:numId w:val="32"/>
        </w:numPr>
        <w:ind w:left="709" w:hanging="709"/>
        <w:contextualSpacing/>
        <w:jc w:val="both"/>
        <w:rPr>
          <w:rFonts w:eastAsia="Calibri"/>
          <w:lang w:eastAsia="en-US"/>
        </w:rPr>
      </w:pPr>
      <w:r w:rsidRPr="0008141F">
        <w:rPr>
          <w:rFonts w:eastAsia="Calibri"/>
          <w:lang w:eastAsia="en-US"/>
        </w:rPr>
        <w:t>Masinaga töötamisel peab masinas olema esmaabipakk ja mobiiltelefon.</w:t>
      </w:r>
    </w:p>
    <w:p w14:paraId="73C5F1C1" w14:textId="77777777" w:rsidR="0008141F" w:rsidRPr="0008141F" w:rsidRDefault="0008141F" w:rsidP="0008141F">
      <w:pPr>
        <w:numPr>
          <w:ilvl w:val="1"/>
          <w:numId w:val="32"/>
        </w:numPr>
        <w:ind w:left="709" w:hanging="709"/>
        <w:contextualSpacing/>
        <w:jc w:val="both"/>
        <w:rPr>
          <w:rFonts w:eastAsia="Calibri"/>
          <w:lang w:eastAsia="en-US"/>
        </w:rPr>
      </w:pPr>
      <w:r w:rsidRPr="0008141F">
        <w:rPr>
          <w:rFonts w:eastAsia="Calibri"/>
          <w:lang w:eastAsia="en-US"/>
        </w:rPr>
        <w:t>Kettsaega, võsasaega ja trimmeriga töötamisel peab tööobjektil kaasas olema esmaabipakk ja mobiiltelefon.</w:t>
      </w:r>
    </w:p>
    <w:p w14:paraId="0BD86C95" w14:textId="77777777" w:rsidR="0008141F" w:rsidRPr="0008141F" w:rsidRDefault="0008141F" w:rsidP="0008141F">
      <w:pPr>
        <w:jc w:val="both"/>
        <w:rPr>
          <w:rFonts w:eastAsia="Calibri"/>
          <w:lang w:eastAsia="en-US"/>
        </w:rPr>
      </w:pPr>
    </w:p>
    <w:p w14:paraId="08CA4029" w14:textId="77777777" w:rsidR="0008141F" w:rsidRPr="0008141F" w:rsidRDefault="0008141F" w:rsidP="0008141F">
      <w:pPr>
        <w:numPr>
          <w:ilvl w:val="0"/>
          <w:numId w:val="32"/>
        </w:numPr>
        <w:ind w:hanging="720"/>
        <w:contextualSpacing/>
        <w:jc w:val="both"/>
        <w:rPr>
          <w:rFonts w:eastAsia="Calibri"/>
          <w:b/>
          <w:lang w:eastAsia="en-US"/>
        </w:rPr>
      </w:pPr>
      <w:r w:rsidRPr="0008141F">
        <w:rPr>
          <w:rFonts w:eastAsia="Calibri"/>
          <w:b/>
          <w:lang w:eastAsia="en-US"/>
        </w:rPr>
        <w:t xml:space="preserve">Nõutavad isikukaitsevahendid </w:t>
      </w:r>
    </w:p>
    <w:p w14:paraId="520C28EE" w14:textId="77777777" w:rsidR="0008141F" w:rsidRPr="0008141F" w:rsidRDefault="0008141F" w:rsidP="0008141F">
      <w:pPr>
        <w:numPr>
          <w:ilvl w:val="1"/>
          <w:numId w:val="32"/>
        </w:numPr>
        <w:ind w:hanging="720"/>
        <w:jc w:val="both"/>
        <w:rPr>
          <w:rFonts w:eastAsia="Calibri"/>
          <w:lang w:eastAsia="en-US"/>
        </w:rPr>
      </w:pPr>
      <w:r w:rsidRPr="0008141F">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08141F" w:rsidRDefault="0008141F" w:rsidP="0008141F">
      <w:pPr>
        <w:numPr>
          <w:ilvl w:val="1"/>
          <w:numId w:val="32"/>
        </w:numPr>
        <w:ind w:hanging="720"/>
        <w:contextualSpacing/>
        <w:jc w:val="both"/>
        <w:rPr>
          <w:rFonts w:eastAsia="Calibri"/>
          <w:lang w:eastAsia="en-US"/>
        </w:rPr>
      </w:pPr>
      <w:r w:rsidRPr="0008141F">
        <w:rPr>
          <w:rFonts w:eastAsia="Calibri"/>
          <w:lang w:eastAsia="en-US"/>
        </w:rPr>
        <w:t xml:space="preserve">Nõutavad isikukaitsevahendid on loetletud järgnevalt:  </w:t>
      </w:r>
    </w:p>
    <w:p w14:paraId="6BFC3C4C" w14:textId="77777777" w:rsidR="0008141F" w:rsidRPr="0008141F" w:rsidRDefault="0008141F" w:rsidP="0008141F">
      <w:pPr>
        <w:rPr>
          <w:rFonts w:eastAsia="Calibri"/>
          <w:b/>
          <w:sz w:val="20"/>
          <w:szCs w:val="20"/>
          <w:lang w:eastAsia="en-US"/>
        </w:rPr>
      </w:pPr>
      <w:r w:rsidRPr="0008141F">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08141F" w:rsidRPr="0008141F" w14:paraId="6C76F7DA" w14:textId="77777777" w:rsidTr="00D125C7">
        <w:trPr>
          <w:trHeight w:val="593"/>
        </w:trPr>
        <w:tc>
          <w:tcPr>
            <w:tcW w:w="1838" w:type="dxa"/>
            <w:vAlign w:val="center"/>
          </w:tcPr>
          <w:p w14:paraId="46A22A44" w14:textId="77777777" w:rsidR="0008141F" w:rsidRPr="0008141F" w:rsidRDefault="0008141F" w:rsidP="0008141F">
            <w:pPr>
              <w:jc w:val="center"/>
              <w:rPr>
                <w:b/>
                <w:sz w:val="20"/>
                <w:szCs w:val="20"/>
              </w:rPr>
            </w:pPr>
            <w:bookmarkStart w:id="16" w:name="_Hlk99541856"/>
            <w:r w:rsidRPr="0008141F">
              <w:rPr>
                <w:b/>
                <w:sz w:val="20"/>
                <w:szCs w:val="20"/>
              </w:rPr>
              <w:t>Kaitstav kehaosa /Tegevus</w:t>
            </w:r>
          </w:p>
        </w:tc>
        <w:tc>
          <w:tcPr>
            <w:tcW w:w="2126" w:type="dxa"/>
            <w:vAlign w:val="center"/>
          </w:tcPr>
          <w:p w14:paraId="563C59E1" w14:textId="77777777" w:rsidR="0008141F" w:rsidRPr="0008141F" w:rsidRDefault="0008141F" w:rsidP="0008141F">
            <w:pPr>
              <w:jc w:val="center"/>
              <w:rPr>
                <w:b/>
                <w:sz w:val="20"/>
                <w:szCs w:val="20"/>
              </w:rPr>
            </w:pPr>
            <w:r w:rsidRPr="0008141F">
              <w:rPr>
                <w:b/>
                <w:sz w:val="20"/>
                <w:szCs w:val="20"/>
              </w:rPr>
              <w:t>Labajalg</w:t>
            </w:r>
          </w:p>
        </w:tc>
        <w:tc>
          <w:tcPr>
            <w:tcW w:w="2410" w:type="dxa"/>
            <w:vAlign w:val="center"/>
          </w:tcPr>
          <w:p w14:paraId="6450EB25" w14:textId="77777777" w:rsidR="0008141F" w:rsidRPr="0008141F" w:rsidRDefault="0008141F" w:rsidP="0008141F">
            <w:pPr>
              <w:jc w:val="center"/>
              <w:rPr>
                <w:b/>
                <w:sz w:val="20"/>
                <w:szCs w:val="20"/>
              </w:rPr>
            </w:pPr>
            <w:r w:rsidRPr="0008141F">
              <w:rPr>
                <w:b/>
                <w:sz w:val="20"/>
                <w:szCs w:val="20"/>
              </w:rPr>
              <w:t>Jalad</w:t>
            </w:r>
          </w:p>
        </w:tc>
        <w:tc>
          <w:tcPr>
            <w:tcW w:w="1701" w:type="dxa"/>
            <w:vAlign w:val="center"/>
          </w:tcPr>
          <w:p w14:paraId="0F59E58D" w14:textId="77777777" w:rsidR="0008141F" w:rsidRPr="0008141F" w:rsidRDefault="0008141F" w:rsidP="0008141F">
            <w:pPr>
              <w:jc w:val="center"/>
              <w:rPr>
                <w:b/>
                <w:sz w:val="20"/>
                <w:szCs w:val="20"/>
              </w:rPr>
            </w:pPr>
            <w:r w:rsidRPr="0008141F">
              <w:rPr>
                <w:b/>
                <w:sz w:val="20"/>
                <w:szCs w:val="20"/>
              </w:rPr>
              <w:t>Torso, käed, jalad</w:t>
            </w:r>
          </w:p>
        </w:tc>
        <w:tc>
          <w:tcPr>
            <w:tcW w:w="1276" w:type="dxa"/>
            <w:vAlign w:val="center"/>
          </w:tcPr>
          <w:p w14:paraId="06C81669" w14:textId="77777777" w:rsidR="0008141F" w:rsidRPr="0008141F" w:rsidRDefault="0008141F" w:rsidP="0008141F">
            <w:pPr>
              <w:jc w:val="center"/>
              <w:rPr>
                <w:b/>
                <w:sz w:val="20"/>
                <w:szCs w:val="20"/>
              </w:rPr>
            </w:pPr>
            <w:r w:rsidRPr="0008141F">
              <w:rPr>
                <w:b/>
                <w:sz w:val="20"/>
                <w:szCs w:val="20"/>
              </w:rPr>
              <w:t>Käelaba</w:t>
            </w:r>
          </w:p>
        </w:tc>
        <w:tc>
          <w:tcPr>
            <w:tcW w:w="1417" w:type="dxa"/>
            <w:vAlign w:val="center"/>
          </w:tcPr>
          <w:p w14:paraId="451078DC" w14:textId="77777777" w:rsidR="0008141F" w:rsidRPr="0008141F" w:rsidRDefault="0008141F" w:rsidP="0008141F">
            <w:pPr>
              <w:jc w:val="center"/>
              <w:rPr>
                <w:b/>
                <w:sz w:val="20"/>
                <w:szCs w:val="20"/>
              </w:rPr>
            </w:pPr>
            <w:r w:rsidRPr="0008141F">
              <w:rPr>
                <w:b/>
                <w:sz w:val="20"/>
                <w:szCs w:val="20"/>
              </w:rPr>
              <w:t>Pea</w:t>
            </w:r>
          </w:p>
        </w:tc>
        <w:tc>
          <w:tcPr>
            <w:tcW w:w="1418" w:type="dxa"/>
            <w:vAlign w:val="center"/>
          </w:tcPr>
          <w:p w14:paraId="23F96B09" w14:textId="77777777" w:rsidR="0008141F" w:rsidRPr="0008141F" w:rsidRDefault="0008141F" w:rsidP="0008141F">
            <w:pPr>
              <w:jc w:val="center"/>
              <w:rPr>
                <w:b/>
                <w:sz w:val="20"/>
                <w:szCs w:val="20"/>
              </w:rPr>
            </w:pPr>
            <w:r w:rsidRPr="0008141F">
              <w:rPr>
                <w:b/>
                <w:sz w:val="20"/>
                <w:szCs w:val="20"/>
              </w:rPr>
              <w:t>Silmad ja</w:t>
            </w:r>
          </w:p>
          <w:p w14:paraId="328C0D50" w14:textId="77777777" w:rsidR="0008141F" w:rsidRPr="0008141F" w:rsidRDefault="0008141F" w:rsidP="0008141F">
            <w:pPr>
              <w:jc w:val="center"/>
              <w:rPr>
                <w:b/>
                <w:sz w:val="20"/>
                <w:szCs w:val="20"/>
              </w:rPr>
            </w:pPr>
            <w:r w:rsidRPr="0008141F">
              <w:rPr>
                <w:b/>
                <w:sz w:val="20"/>
                <w:szCs w:val="20"/>
              </w:rPr>
              <w:t>nägu</w:t>
            </w:r>
          </w:p>
        </w:tc>
        <w:tc>
          <w:tcPr>
            <w:tcW w:w="1417" w:type="dxa"/>
            <w:vAlign w:val="center"/>
          </w:tcPr>
          <w:p w14:paraId="41E7961F" w14:textId="77777777" w:rsidR="0008141F" w:rsidRPr="0008141F" w:rsidRDefault="0008141F" w:rsidP="0008141F">
            <w:pPr>
              <w:jc w:val="center"/>
              <w:rPr>
                <w:b/>
                <w:sz w:val="20"/>
                <w:szCs w:val="20"/>
              </w:rPr>
            </w:pPr>
            <w:r w:rsidRPr="0008141F">
              <w:rPr>
                <w:b/>
                <w:sz w:val="20"/>
                <w:szCs w:val="20"/>
              </w:rPr>
              <w:t>Kõrvad</w:t>
            </w:r>
          </w:p>
        </w:tc>
      </w:tr>
      <w:bookmarkEnd w:id="16"/>
      <w:tr w:rsidR="0008141F" w:rsidRPr="0008141F" w14:paraId="2884AE00" w14:textId="77777777" w:rsidTr="00D125C7">
        <w:trPr>
          <w:trHeight w:val="152"/>
        </w:trPr>
        <w:tc>
          <w:tcPr>
            <w:tcW w:w="1838" w:type="dxa"/>
            <w:vAlign w:val="center"/>
          </w:tcPr>
          <w:p w14:paraId="2B0F692C" w14:textId="77777777" w:rsidR="0008141F" w:rsidRPr="0008141F" w:rsidRDefault="0008141F" w:rsidP="0008141F">
            <w:pPr>
              <w:jc w:val="center"/>
              <w:rPr>
                <w:b/>
                <w:sz w:val="20"/>
                <w:szCs w:val="20"/>
              </w:rPr>
            </w:pPr>
            <w:r w:rsidRPr="0008141F">
              <w:rPr>
                <w:b/>
                <w:sz w:val="20"/>
                <w:szCs w:val="20"/>
              </w:rPr>
              <w:t>Töö kettsaega</w:t>
            </w:r>
          </w:p>
        </w:tc>
        <w:tc>
          <w:tcPr>
            <w:tcW w:w="2126" w:type="dxa"/>
            <w:vAlign w:val="center"/>
          </w:tcPr>
          <w:p w14:paraId="094283F2" w14:textId="77777777" w:rsidR="0008141F" w:rsidRPr="0008141F" w:rsidRDefault="0008141F" w:rsidP="0008141F">
            <w:pPr>
              <w:jc w:val="center"/>
              <w:rPr>
                <w:sz w:val="20"/>
                <w:szCs w:val="20"/>
                <w:shd w:val="clear" w:color="auto" w:fill="FFFFFF"/>
              </w:rPr>
            </w:pPr>
            <w:r w:rsidRPr="0008141F">
              <w:rPr>
                <w:sz w:val="20"/>
                <w:szCs w:val="20"/>
                <w:shd w:val="clear" w:color="auto" w:fill="FFFFFF"/>
              </w:rPr>
              <w:t>Saeketi lõikevastase ja tugevdatud ninaga töökummikud või saapad</w:t>
            </w:r>
          </w:p>
        </w:tc>
        <w:tc>
          <w:tcPr>
            <w:tcW w:w="2410" w:type="dxa"/>
            <w:vAlign w:val="center"/>
          </w:tcPr>
          <w:p w14:paraId="57CC8EEA" w14:textId="77777777" w:rsidR="0008141F" w:rsidRPr="0008141F" w:rsidRDefault="0008141F" w:rsidP="0008141F">
            <w:pPr>
              <w:jc w:val="center"/>
              <w:rPr>
                <w:sz w:val="20"/>
                <w:szCs w:val="20"/>
              </w:rPr>
            </w:pPr>
            <w:r w:rsidRPr="0008141F">
              <w:rPr>
                <w:sz w:val="20"/>
                <w:szCs w:val="20"/>
              </w:rPr>
              <w:t>Saeketi lõikevastase elemendiga tööpüksid, mis peavad vastama vähemalt kaitse klassile 1</w:t>
            </w:r>
          </w:p>
        </w:tc>
        <w:tc>
          <w:tcPr>
            <w:tcW w:w="1701" w:type="dxa"/>
            <w:vAlign w:val="center"/>
          </w:tcPr>
          <w:p w14:paraId="5D938318" w14:textId="77777777" w:rsidR="0008141F" w:rsidRPr="0008141F" w:rsidRDefault="0008141F" w:rsidP="0008141F">
            <w:pPr>
              <w:jc w:val="center"/>
              <w:rPr>
                <w:sz w:val="20"/>
                <w:szCs w:val="20"/>
              </w:rPr>
            </w:pPr>
            <w:r w:rsidRPr="0008141F">
              <w:rPr>
                <w:sz w:val="20"/>
                <w:szCs w:val="20"/>
              </w:rPr>
              <w:t>Demaskeerivat värvi tööriietus</w:t>
            </w:r>
          </w:p>
        </w:tc>
        <w:tc>
          <w:tcPr>
            <w:tcW w:w="1276" w:type="dxa"/>
            <w:vAlign w:val="center"/>
          </w:tcPr>
          <w:p w14:paraId="7F19129F" w14:textId="77777777" w:rsidR="0008141F" w:rsidRPr="0008141F" w:rsidRDefault="0008141F" w:rsidP="0008141F">
            <w:pPr>
              <w:jc w:val="center"/>
              <w:rPr>
                <w:sz w:val="20"/>
                <w:szCs w:val="20"/>
              </w:rPr>
            </w:pPr>
            <w:r w:rsidRPr="0008141F">
              <w:rPr>
                <w:sz w:val="20"/>
                <w:szCs w:val="20"/>
              </w:rPr>
              <w:t>Töökindad</w:t>
            </w:r>
          </w:p>
        </w:tc>
        <w:tc>
          <w:tcPr>
            <w:tcW w:w="4252" w:type="dxa"/>
            <w:gridSpan w:val="3"/>
            <w:vAlign w:val="center"/>
          </w:tcPr>
          <w:p w14:paraId="7FEC54F8" w14:textId="77777777" w:rsidR="0008141F" w:rsidRPr="0008141F" w:rsidRDefault="0008141F" w:rsidP="0008141F">
            <w:pPr>
              <w:jc w:val="center"/>
              <w:rPr>
                <w:sz w:val="20"/>
                <w:szCs w:val="20"/>
              </w:rPr>
            </w:pPr>
            <w:r w:rsidRPr="0008141F">
              <w:rPr>
                <w:sz w:val="20"/>
                <w:szCs w:val="20"/>
              </w:rPr>
              <w:t>Tööstuslik kaitsekiiver (EN 397) koos kaitsemaski ja kuulmiskaitsevahendiga</w:t>
            </w:r>
          </w:p>
        </w:tc>
      </w:tr>
      <w:tr w:rsidR="0008141F" w:rsidRPr="0008141F" w14:paraId="3F71FA41" w14:textId="77777777" w:rsidTr="00D125C7">
        <w:trPr>
          <w:trHeight w:val="557"/>
        </w:trPr>
        <w:tc>
          <w:tcPr>
            <w:tcW w:w="1838" w:type="dxa"/>
            <w:vAlign w:val="center"/>
          </w:tcPr>
          <w:p w14:paraId="0513EBE1" w14:textId="77777777" w:rsidR="0008141F" w:rsidRPr="0008141F" w:rsidRDefault="0008141F" w:rsidP="0008141F">
            <w:pPr>
              <w:jc w:val="center"/>
              <w:rPr>
                <w:b/>
                <w:sz w:val="20"/>
                <w:szCs w:val="20"/>
              </w:rPr>
            </w:pPr>
            <w:r w:rsidRPr="0008141F">
              <w:rPr>
                <w:b/>
                <w:sz w:val="20"/>
                <w:szCs w:val="20"/>
              </w:rPr>
              <w:t>Töö võsasaega  üle 3 meetrises taimestikus</w:t>
            </w:r>
          </w:p>
        </w:tc>
        <w:tc>
          <w:tcPr>
            <w:tcW w:w="2126" w:type="dxa"/>
          </w:tcPr>
          <w:p w14:paraId="684CBADA" w14:textId="77777777" w:rsidR="0008141F" w:rsidRPr="0008141F" w:rsidRDefault="0008141F" w:rsidP="0008141F">
            <w:pPr>
              <w:jc w:val="center"/>
              <w:rPr>
                <w:sz w:val="20"/>
                <w:szCs w:val="20"/>
              </w:rPr>
            </w:pPr>
            <w:r w:rsidRPr="0008141F">
              <w:rPr>
                <w:sz w:val="20"/>
                <w:szCs w:val="20"/>
              </w:rPr>
              <w:t>Kinnised tugeva konstruktsiooniga ja libisemist takistava tallaga jalanõud</w:t>
            </w:r>
          </w:p>
        </w:tc>
        <w:tc>
          <w:tcPr>
            <w:tcW w:w="2410" w:type="dxa"/>
          </w:tcPr>
          <w:p w14:paraId="62A92C2A" w14:textId="77777777" w:rsidR="0008141F" w:rsidRPr="0008141F" w:rsidRDefault="0008141F" w:rsidP="0008141F">
            <w:pPr>
              <w:jc w:val="center"/>
              <w:rPr>
                <w:sz w:val="20"/>
                <w:szCs w:val="20"/>
              </w:rPr>
            </w:pPr>
            <w:r w:rsidRPr="0008141F">
              <w:rPr>
                <w:sz w:val="20"/>
                <w:szCs w:val="20"/>
              </w:rPr>
              <w:t>Tugevast riidest pika säärega püksid</w:t>
            </w:r>
          </w:p>
        </w:tc>
        <w:tc>
          <w:tcPr>
            <w:tcW w:w="1701" w:type="dxa"/>
            <w:vAlign w:val="center"/>
          </w:tcPr>
          <w:p w14:paraId="0F10217A" w14:textId="77777777" w:rsidR="0008141F" w:rsidRPr="0008141F" w:rsidRDefault="0008141F" w:rsidP="0008141F">
            <w:pPr>
              <w:jc w:val="center"/>
              <w:rPr>
                <w:sz w:val="20"/>
                <w:szCs w:val="20"/>
              </w:rPr>
            </w:pPr>
            <w:r w:rsidRPr="0008141F">
              <w:rPr>
                <w:sz w:val="20"/>
                <w:szCs w:val="20"/>
              </w:rPr>
              <w:t>Demaskeerivat värvi tööriietus</w:t>
            </w:r>
          </w:p>
        </w:tc>
        <w:tc>
          <w:tcPr>
            <w:tcW w:w="1276" w:type="dxa"/>
            <w:vAlign w:val="center"/>
          </w:tcPr>
          <w:p w14:paraId="78E0ED1B" w14:textId="77777777" w:rsidR="0008141F" w:rsidRPr="0008141F" w:rsidRDefault="0008141F" w:rsidP="0008141F">
            <w:pPr>
              <w:jc w:val="center"/>
              <w:rPr>
                <w:sz w:val="20"/>
                <w:szCs w:val="20"/>
              </w:rPr>
            </w:pPr>
            <w:r w:rsidRPr="0008141F">
              <w:rPr>
                <w:sz w:val="20"/>
                <w:szCs w:val="20"/>
              </w:rPr>
              <w:t>Töökindad</w:t>
            </w:r>
          </w:p>
        </w:tc>
        <w:tc>
          <w:tcPr>
            <w:tcW w:w="4252" w:type="dxa"/>
            <w:gridSpan w:val="3"/>
            <w:vAlign w:val="center"/>
          </w:tcPr>
          <w:p w14:paraId="67F50FF4" w14:textId="77777777" w:rsidR="0008141F" w:rsidRPr="0008141F" w:rsidRDefault="0008141F" w:rsidP="0008141F">
            <w:pPr>
              <w:jc w:val="center"/>
              <w:rPr>
                <w:sz w:val="20"/>
                <w:szCs w:val="20"/>
              </w:rPr>
            </w:pPr>
            <w:r w:rsidRPr="0008141F">
              <w:rPr>
                <w:sz w:val="20"/>
                <w:szCs w:val="20"/>
              </w:rPr>
              <w:t>Tööstuslik kaitsekiiver (EN 397) koos kaitsemaski ja kuulmiskaitsevahendiga</w:t>
            </w:r>
          </w:p>
        </w:tc>
      </w:tr>
      <w:tr w:rsidR="0008141F" w:rsidRPr="0008141F" w14:paraId="1174384C" w14:textId="77777777" w:rsidTr="00D125C7">
        <w:trPr>
          <w:trHeight w:val="152"/>
        </w:trPr>
        <w:tc>
          <w:tcPr>
            <w:tcW w:w="1838" w:type="dxa"/>
            <w:vAlign w:val="center"/>
          </w:tcPr>
          <w:p w14:paraId="129A57B3" w14:textId="77777777" w:rsidR="0008141F" w:rsidRPr="0008141F" w:rsidRDefault="0008141F" w:rsidP="0008141F">
            <w:pPr>
              <w:jc w:val="center"/>
              <w:rPr>
                <w:b/>
                <w:sz w:val="20"/>
                <w:szCs w:val="20"/>
              </w:rPr>
            </w:pPr>
            <w:r w:rsidRPr="0008141F">
              <w:rPr>
                <w:b/>
                <w:sz w:val="20"/>
                <w:szCs w:val="20"/>
              </w:rPr>
              <w:t xml:space="preserve">Töö võsasaega  </w:t>
            </w:r>
            <w:r w:rsidRPr="0008141F">
              <w:rPr>
                <w:b/>
                <w:sz w:val="20"/>
                <w:szCs w:val="20"/>
              </w:rPr>
              <w:lastRenderedPageBreak/>
              <w:t>alla 3 meetrises taimestikus</w:t>
            </w:r>
          </w:p>
        </w:tc>
        <w:tc>
          <w:tcPr>
            <w:tcW w:w="2126" w:type="dxa"/>
            <w:vAlign w:val="center"/>
          </w:tcPr>
          <w:p w14:paraId="46231776" w14:textId="77777777" w:rsidR="0008141F" w:rsidRPr="0008141F" w:rsidRDefault="0008141F" w:rsidP="0008141F">
            <w:pPr>
              <w:jc w:val="center"/>
              <w:rPr>
                <w:sz w:val="20"/>
                <w:szCs w:val="20"/>
              </w:rPr>
            </w:pPr>
            <w:r w:rsidRPr="0008141F">
              <w:rPr>
                <w:sz w:val="20"/>
                <w:szCs w:val="20"/>
              </w:rPr>
              <w:lastRenderedPageBreak/>
              <w:t xml:space="preserve">Kinnised tugeva </w:t>
            </w:r>
            <w:r w:rsidRPr="0008141F">
              <w:rPr>
                <w:sz w:val="20"/>
                <w:szCs w:val="20"/>
              </w:rPr>
              <w:lastRenderedPageBreak/>
              <w:t>konstruktsiooniga ja libisemist takistava tallaga jalanõud</w:t>
            </w:r>
          </w:p>
        </w:tc>
        <w:tc>
          <w:tcPr>
            <w:tcW w:w="2410" w:type="dxa"/>
            <w:vAlign w:val="center"/>
          </w:tcPr>
          <w:p w14:paraId="4B47F4DD" w14:textId="77777777" w:rsidR="0008141F" w:rsidRPr="0008141F" w:rsidRDefault="0008141F" w:rsidP="0008141F">
            <w:pPr>
              <w:jc w:val="center"/>
              <w:rPr>
                <w:sz w:val="20"/>
                <w:szCs w:val="20"/>
              </w:rPr>
            </w:pPr>
            <w:bookmarkStart w:id="17" w:name="_Hlk97211364"/>
            <w:r w:rsidRPr="0008141F">
              <w:rPr>
                <w:sz w:val="20"/>
                <w:szCs w:val="20"/>
              </w:rPr>
              <w:lastRenderedPageBreak/>
              <w:t xml:space="preserve">Tugevast riidest pika </w:t>
            </w:r>
            <w:r w:rsidRPr="0008141F">
              <w:rPr>
                <w:sz w:val="20"/>
                <w:szCs w:val="20"/>
              </w:rPr>
              <w:lastRenderedPageBreak/>
              <w:t>säärega püksid</w:t>
            </w:r>
            <w:bookmarkEnd w:id="17"/>
          </w:p>
        </w:tc>
        <w:tc>
          <w:tcPr>
            <w:tcW w:w="1701" w:type="dxa"/>
            <w:vAlign w:val="center"/>
          </w:tcPr>
          <w:p w14:paraId="2289AAD0" w14:textId="77777777" w:rsidR="0008141F" w:rsidRPr="0008141F" w:rsidRDefault="0008141F" w:rsidP="0008141F">
            <w:pPr>
              <w:jc w:val="center"/>
              <w:rPr>
                <w:sz w:val="20"/>
                <w:szCs w:val="20"/>
              </w:rPr>
            </w:pPr>
            <w:r w:rsidRPr="0008141F">
              <w:rPr>
                <w:sz w:val="20"/>
                <w:szCs w:val="20"/>
              </w:rPr>
              <w:lastRenderedPageBreak/>
              <w:t xml:space="preserve">Demaskeerivat </w:t>
            </w:r>
            <w:r w:rsidRPr="0008141F">
              <w:rPr>
                <w:sz w:val="20"/>
                <w:szCs w:val="20"/>
              </w:rPr>
              <w:lastRenderedPageBreak/>
              <w:t>värvi tööriietus</w:t>
            </w:r>
          </w:p>
        </w:tc>
        <w:tc>
          <w:tcPr>
            <w:tcW w:w="1276" w:type="dxa"/>
            <w:vAlign w:val="center"/>
          </w:tcPr>
          <w:p w14:paraId="166AAFF4" w14:textId="77777777" w:rsidR="0008141F" w:rsidRPr="0008141F" w:rsidRDefault="0008141F" w:rsidP="0008141F">
            <w:pPr>
              <w:jc w:val="center"/>
              <w:rPr>
                <w:sz w:val="20"/>
                <w:szCs w:val="20"/>
              </w:rPr>
            </w:pPr>
            <w:r w:rsidRPr="0008141F">
              <w:rPr>
                <w:sz w:val="20"/>
                <w:szCs w:val="20"/>
              </w:rPr>
              <w:lastRenderedPageBreak/>
              <w:t>Töökindad</w:t>
            </w:r>
          </w:p>
        </w:tc>
        <w:tc>
          <w:tcPr>
            <w:tcW w:w="1417" w:type="dxa"/>
            <w:vAlign w:val="center"/>
          </w:tcPr>
          <w:p w14:paraId="15ECD492" w14:textId="77777777" w:rsidR="0008141F" w:rsidRPr="0008141F" w:rsidRDefault="0008141F" w:rsidP="0008141F">
            <w:pPr>
              <w:jc w:val="center"/>
              <w:rPr>
                <w:sz w:val="20"/>
                <w:szCs w:val="20"/>
              </w:rPr>
            </w:pPr>
            <w:r w:rsidRPr="0008141F">
              <w:rPr>
                <w:sz w:val="20"/>
                <w:szCs w:val="20"/>
              </w:rPr>
              <w:t>-</w:t>
            </w:r>
          </w:p>
        </w:tc>
        <w:tc>
          <w:tcPr>
            <w:tcW w:w="1418" w:type="dxa"/>
            <w:vAlign w:val="center"/>
          </w:tcPr>
          <w:p w14:paraId="39A3AFF8" w14:textId="77777777" w:rsidR="0008141F" w:rsidRPr="0008141F" w:rsidRDefault="0008141F" w:rsidP="0008141F">
            <w:pPr>
              <w:jc w:val="center"/>
              <w:rPr>
                <w:sz w:val="20"/>
                <w:szCs w:val="20"/>
              </w:rPr>
            </w:pPr>
            <w:r w:rsidRPr="0008141F">
              <w:rPr>
                <w:sz w:val="20"/>
                <w:szCs w:val="20"/>
              </w:rPr>
              <w:t xml:space="preserve">Kaitsemask </w:t>
            </w:r>
            <w:r w:rsidRPr="0008141F">
              <w:rPr>
                <w:sz w:val="20"/>
                <w:szCs w:val="20"/>
              </w:rPr>
              <w:lastRenderedPageBreak/>
              <w:t>või kaitseprillid</w:t>
            </w:r>
          </w:p>
        </w:tc>
        <w:tc>
          <w:tcPr>
            <w:tcW w:w="1417" w:type="dxa"/>
            <w:vAlign w:val="center"/>
          </w:tcPr>
          <w:p w14:paraId="57A28925" w14:textId="77777777" w:rsidR="0008141F" w:rsidRPr="0008141F" w:rsidRDefault="0008141F" w:rsidP="0008141F">
            <w:pPr>
              <w:jc w:val="center"/>
              <w:rPr>
                <w:sz w:val="20"/>
                <w:szCs w:val="20"/>
              </w:rPr>
            </w:pPr>
            <w:r w:rsidRPr="0008141F">
              <w:rPr>
                <w:sz w:val="20"/>
                <w:szCs w:val="20"/>
              </w:rPr>
              <w:lastRenderedPageBreak/>
              <w:t>Kuulmiskaitse</w:t>
            </w:r>
            <w:r w:rsidRPr="0008141F">
              <w:rPr>
                <w:sz w:val="20"/>
                <w:szCs w:val="20"/>
              </w:rPr>
              <w:lastRenderedPageBreak/>
              <w:t>vahend</w:t>
            </w:r>
          </w:p>
        </w:tc>
      </w:tr>
      <w:tr w:rsidR="0008141F" w:rsidRPr="0008141F" w14:paraId="6D982DBC" w14:textId="77777777" w:rsidTr="00D125C7">
        <w:trPr>
          <w:trHeight w:val="699"/>
        </w:trPr>
        <w:tc>
          <w:tcPr>
            <w:tcW w:w="1838" w:type="dxa"/>
            <w:vAlign w:val="center"/>
          </w:tcPr>
          <w:p w14:paraId="32A065A5" w14:textId="77777777" w:rsidR="0008141F" w:rsidRPr="0008141F" w:rsidRDefault="0008141F" w:rsidP="0008141F">
            <w:pPr>
              <w:jc w:val="center"/>
              <w:rPr>
                <w:b/>
                <w:sz w:val="20"/>
                <w:szCs w:val="20"/>
              </w:rPr>
            </w:pPr>
            <w:r w:rsidRPr="0008141F">
              <w:rPr>
                <w:b/>
                <w:sz w:val="20"/>
                <w:szCs w:val="20"/>
              </w:rPr>
              <w:lastRenderedPageBreak/>
              <w:t>Töö trimmeriga</w:t>
            </w:r>
          </w:p>
        </w:tc>
        <w:tc>
          <w:tcPr>
            <w:tcW w:w="2126" w:type="dxa"/>
            <w:vAlign w:val="center"/>
          </w:tcPr>
          <w:p w14:paraId="4E6840F5" w14:textId="77777777" w:rsidR="0008141F" w:rsidRPr="0008141F" w:rsidRDefault="0008141F" w:rsidP="0008141F">
            <w:pPr>
              <w:jc w:val="center"/>
              <w:rPr>
                <w:sz w:val="20"/>
                <w:szCs w:val="20"/>
              </w:rPr>
            </w:pPr>
            <w:r w:rsidRPr="0008141F">
              <w:rPr>
                <w:sz w:val="20"/>
                <w:szCs w:val="20"/>
              </w:rPr>
              <w:t>Kinnised jalanõud</w:t>
            </w:r>
          </w:p>
        </w:tc>
        <w:tc>
          <w:tcPr>
            <w:tcW w:w="2410" w:type="dxa"/>
          </w:tcPr>
          <w:p w14:paraId="1090E4ED" w14:textId="77777777" w:rsidR="0008141F" w:rsidRPr="0008141F" w:rsidRDefault="0008141F" w:rsidP="0008141F">
            <w:pPr>
              <w:jc w:val="center"/>
              <w:rPr>
                <w:sz w:val="20"/>
                <w:szCs w:val="20"/>
              </w:rPr>
            </w:pPr>
            <w:r w:rsidRPr="0008141F">
              <w:rPr>
                <w:sz w:val="20"/>
                <w:szCs w:val="20"/>
              </w:rPr>
              <w:t>Tugevast riidest pika säärega püksid</w:t>
            </w:r>
          </w:p>
        </w:tc>
        <w:tc>
          <w:tcPr>
            <w:tcW w:w="1701" w:type="dxa"/>
            <w:vAlign w:val="center"/>
          </w:tcPr>
          <w:p w14:paraId="21AB1D7C" w14:textId="77777777" w:rsidR="0008141F" w:rsidRPr="0008141F" w:rsidRDefault="0008141F" w:rsidP="0008141F">
            <w:pPr>
              <w:jc w:val="center"/>
              <w:rPr>
                <w:sz w:val="20"/>
                <w:szCs w:val="20"/>
              </w:rPr>
            </w:pPr>
            <w:r w:rsidRPr="0008141F">
              <w:rPr>
                <w:sz w:val="20"/>
                <w:szCs w:val="20"/>
              </w:rPr>
              <w:t>-</w:t>
            </w:r>
          </w:p>
        </w:tc>
        <w:tc>
          <w:tcPr>
            <w:tcW w:w="1276" w:type="dxa"/>
            <w:vAlign w:val="center"/>
          </w:tcPr>
          <w:p w14:paraId="3C96D92A" w14:textId="77777777" w:rsidR="0008141F" w:rsidRPr="0008141F" w:rsidRDefault="0008141F" w:rsidP="0008141F">
            <w:pPr>
              <w:jc w:val="center"/>
              <w:rPr>
                <w:sz w:val="20"/>
                <w:szCs w:val="20"/>
              </w:rPr>
            </w:pPr>
            <w:r w:rsidRPr="0008141F">
              <w:rPr>
                <w:sz w:val="20"/>
                <w:szCs w:val="20"/>
              </w:rPr>
              <w:t>Töökindad</w:t>
            </w:r>
          </w:p>
        </w:tc>
        <w:tc>
          <w:tcPr>
            <w:tcW w:w="1417" w:type="dxa"/>
            <w:vAlign w:val="center"/>
          </w:tcPr>
          <w:p w14:paraId="0216062A" w14:textId="77777777" w:rsidR="0008141F" w:rsidRPr="0008141F" w:rsidRDefault="0008141F" w:rsidP="0008141F">
            <w:pPr>
              <w:jc w:val="center"/>
              <w:rPr>
                <w:sz w:val="20"/>
                <w:szCs w:val="20"/>
              </w:rPr>
            </w:pPr>
            <w:r w:rsidRPr="0008141F">
              <w:rPr>
                <w:sz w:val="20"/>
                <w:szCs w:val="20"/>
              </w:rPr>
              <w:t>-</w:t>
            </w:r>
          </w:p>
        </w:tc>
        <w:tc>
          <w:tcPr>
            <w:tcW w:w="1418" w:type="dxa"/>
            <w:vAlign w:val="center"/>
          </w:tcPr>
          <w:p w14:paraId="21F72DEF" w14:textId="77777777" w:rsidR="0008141F" w:rsidRPr="0008141F" w:rsidRDefault="0008141F" w:rsidP="0008141F">
            <w:pPr>
              <w:jc w:val="center"/>
              <w:rPr>
                <w:sz w:val="20"/>
                <w:szCs w:val="20"/>
              </w:rPr>
            </w:pPr>
            <w:r w:rsidRPr="0008141F">
              <w:rPr>
                <w:sz w:val="20"/>
                <w:szCs w:val="20"/>
              </w:rPr>
              <w:t>Kaitsemask või kaitseprillid</w:t>
            </w:r>
          </w:p>
        </w:tc>
        <w:tc>
          <w:tcPr>
            <w:tcW w:w="1417" w:type="dxa"/>
            <w:vAlign w:val="center"/>
          </w:tcPr>
          <w:p w14:paraId="22A9F7E7" w14:textId="77777777" w:rsidR="0008141F" w:rsidRPr="0008141F" w:rsidRDefault="0008141F" w:rsidP="0008141F">
            <w:pPr>
              <w:jc w:val="center"/>
              <w:rPr>
                <w:sz w:val="20"/>
                <w:szCs w:val="20"/>
              </w:rPr>
            </w:pPr>
            <w:r w:rsidRPr="0008141F">
              <w:rPr>
                <w:sz w:val="20"/>
                <w:szCs w:val="20"/>
              </w:rPr>
              <w:t>Kuulmiskaitsevahend</w:t>
            </w:r>
          </w:p>
        </w:tc>
      </w:tr>
      <w:tr w:rsidR="0008141F" w:rsidRPr="0008141F" w14:paraId="6FDF0DEB" w14:textId="77777777" w:rsidTr="00D125C7">
        <w:trPr>
          <w:trHeight w:val="152"/>
        </w:trPr>
        <w:tc>
          <w:tcPr>
            <w:tcW w:w="1838" w:type="dxa"/>
            <w:vAlign w:val="center"/>
          </w:tcPr>
          <w:p w14:paraId="021F76D1" w14:textId="77777777" w:rsidR="0008141F" w:rsidRPr="0008141F" w:rsidRDefault="0008141F" w:rsidP="0008141F">
            <w:pPr>
              <w:jc w:val="center"/>
              <w:rPr>
                <w:b/>
                <w:sz w:val="20"/>
                <w:szCs w:val="20"/>
              </w:rPr>
            </w:pPr>
            <w:r w:rsidRPr="0008141F">
              <w:rPr>
                <w:b/>
                <w:sz w:val="20"/>
                <w:szCs w:val="20"/>
              </w:rPr>
              <w:t>Harvesteri, forvarderi, giljotiini, metsa</w:t>
            </w:r>
            <w:r w:rsidRPr="0008141F">
              <w:rPr>
                <w:b/>
                <w:sz w:val="20"/>
                <w:szCs w:val="20"/>
              </w:rPr>
              <w:softHyphen/>
              <w:t>majanduslikuks tööks kohandatud põllu</w:t>
            </w:r>
            <w:r w:rsidRPr="0008141F">
              <w:rPr>
                <w:b/>
                <w:sz w:val="20"/>
                <w:szCs w:val="20"/>
              </w:rPr>
              <w:softHyphen/>
              <w:t>majandusliku traktori, maapinnamasina operaatoril tööobjektil väljas olles</w:t>
            </w:r>
          </w:p>
        </w:tc>
        <w:tc>
          <w:tcPr>
            <w:tcW w:w="2126" w:type="dxa"/>
            <w:vAlign w:val="center"/>
          </w:tcPr>
          <w:p w14:paraId="0C1DEA99" w14:textId="77777777" w:rsidR="0008141F" w:rsidRPr="0008141F" w:rsidRDefault="0008141F" w:rsidP="0008141F">
            <w:pPr>
              <w:jc w:val="center"/>
              <w:rPr>
                <w:sz w:val="20"/>
                <w:szCs w:val="20"/>
              </w:rPr>
            </w:pPr>
            <w:r w:rsidRPr="0008141F">
              <w:rPr>
                <w:sz w:val="20"/>
                <w:szCs w:val="20"/>
              </w:rPr>
              <w:t>Kinnised tugeva konstruktsiooniga ja libisemist takistava tallaga jalanõud</w:t>
            </w:r>
          </w:p>
        </w:tc>
        <w:tc>
          <w:tcPr>
            <w:tcW w:w="2410" w:type="dxa"/>
            <w:vAlign w:val="center"/>
          </w:tcPr>
          <w:p w14:paraId="72BDABAD" w14:textId="77777777" w:rsidR="0008141F" w:rsidRPr="0008141F" w:rsidRDefault="0008141F" w:rsidP="0008141F">
            <w:pPr>
              <w:jc w:val="center"/>
              <w:rPr>
                <w:sz w:val="20"/>
                <w:szCs w:val="20"/>
              </w:rPr>
            </w:pPr>
            <w:r w:rsidRPr="0008141F">
              <w:rPr>
                <w:sz w:val="20"/>
                <w:szCs w:val="20"/>
              </w:rPr>
              <w:t>-</w:t>
            </w:r>
          </w:p>
        </w:tc>
        <w:tc>
          <w:tcPr>
            <w:tcW w:w="1701" w:type="dxa"/>
            <w:vAlign w:val="center"/>
          </w:tcPr>
          <w:p w14:paraId="716FF03D" w14:textId="77777777" w:rsidR="0008141F" w:rsidRPr="0008141F" w:rsidRDefault="0008141F" w:rsidP="0008141F">
            <w:pPr>
              <w:jc w:val="center"/>
              <w:rPr>
                <w:sz w:val="20"/>
                <w:szCs w:val="20"/>
              </w:rPr>
            </w:pPr>
            <w:r w:rsidRPr="0008141F">
              <w:rPr>
                <w:sz w:val="20"/>
                <w:szCs w:val="20"/>
              </w:rPr>
              <w:t>Demaskeerivat värvi riietus (nt ohutusvest,</w:t>
            </w:r>
            <w:r w:rsidRPr="0008141F">
              <w:rPr>
                <w:rFonts w:eastAsia="Calibri"/>
                <w:lang w:eastAsia="en-US"/>
              </w:rPr>
              <w:t xml:space="preserve"> </w:t>
            </w:r>
            <w:r w:rsidRPr="0008141F">
              <w:rPr>
                <w:sz w:val="20"/>
                <w:szCs w:val="20"/>
              </w:rPr>
              <w:t xml:space="preserve">helkurvest) </w:t>
            </w:r>
          </w:p>
        </w:tc>
        <w:tc>
          <w:tcPr>
            <w:tcW w:w="1276" w:type="dxa"/>
            <w:vAlign w:val="center"/>
          </w:tcPr>
          <w:p w14:paraId="6E605483" w14:textId="77777777" w:rsidR="0008141F" w:rsidRPr="0008141F" w:rsidRDefault="0008141F" w:rsidP="0008141F">
            <w:pPr>
              <w:jc w:val="center"/>
              <w:rPr>
                <w:sz w:val="20"/>
                <w:szCs w:val="20"/>
              </w:rPr>
            </w:pPr>
            <w:r w:rsidRPr="0008141F">
              <w:rPr>
                <w:sz w:val="20"/>
                <w:szCs w:val="20"/>
              </w:rPr>
              <w:t>-</w:t>
            </w:r>
          </w:p>
        </w:tc>
        <w:tc>
          <w:tcPr>
            <w:tcW w:w="1417" w:type="dxa"/>
            <w:vAlign w:val="center"/>
          </w:tcPr>
          <w:p w14:paraId="00970547" w14:textId="77777777" w:rsidR="0008141F" w:rsidRPr="0008141F" w:rsidRDefault="0008141F" w:rsidP="0008141F">
            <w:pPr>
              <w:jc w:val="center"/>
              <w:rPr>
                <w:sz w:val="20"/>
                <w:szCs w:val="20"/>
              </w:rPr>
            </w:pPr>
            <w:r w:rsidRPr="0008141F">
              <w:rPr>
                <w:sz w:val="20"/>
                <w:szCs w:val="20"/>
              </w:rPr>
              <w:t>Tööstuslik kaitsekiiver (EN 397)</w:t>
            </w:r>
          </w:p>
        </w:tc>
        <w:tc>
          <w:tcPr>
            <w:tcW w:w="1418" w:type="dxa"/>
            <w:vAlign w:val="center"/>
          </w:tcPr>
          <w:p w14:paraId="3CB2269F" w14:textId="77777777" w:rsidR="0008141F" w:rsidRPr="0008141F" w:rsidRDefault="0008141F" w:rsidP="0008141F">
            <w:pPr>
              <w:jc w:val="center"/>
              <w:rPr>
                <w:sz w:val="20"/>
                <w:szCs w:val="20"/>
              </w:rPr>
            </w:pPr>
            <w:r w:rsidRPr="0008141F">
              <w:rPr>
                <w:sz w:val="20"/>
                <w:szCs w:val="20"/>
              </w:rPr>
              <w:t>-</w:t>
            </w:r>
          </w:p>
        </w:tc>
        <w:tc>
          <w:tcPr>
            <w:tcW w:w="1417" w:type="dxa"/>
            <w:vAlign w:val="center"/>
          </w:tcPr>
          <w:p w14:paraId="19807396" w14:textId="77777777" w:rsidR="0008141F" w:rsidRPr="0008141F" w:rsidRDefault="0008141F" w:rsidP="0008141F">
            <w:pPr>
              <w:jc w:val="center"/>
              <w:rPr>
                <w:sz w:val="20"/>
                <w:szCs w:val="20"/>
              </w:rPr>
            </w:pPr>
            <w:r w:rsidRPr="0008141F">
              <w:rPr>
                <w:sz w:val="20"/>
                <w:szCs w:val="20"/>
              </w:rPr>
              <w:t>-</w:t>
            </w:r>
          </w:p>
        </w:tc>
      </w:tr>
      <w:tr w:rsidR="0008141F" w:rsidRPr="0008141F" w14:paraId="180FD915" w14:textId="77777777" w:rsidTr="00D125C7">
        <w:trPr>
          <w:trHeight w:val="152"/>
        </w:trPr>
        <w:tc>
          <w:tcPr>
            <w:tcW w:w="1838" w:type="dxa"/>
            <w:vAlign w:val="center"/>
          </w:tcPr>
          <w:p w14:paraId="5B25D4B3" w14:textId="77777777" w:rsidR="0008141F" w:rsidRPr="0008141F" w:rsidRDefault="0008141F" w:rsidP="0008141F">
            <w:pPr>
              <w:jc w:val="center"/>
              <w:rPr>
                <w:b/>
                <w:sz w:val="20"/>
                <w:szCs w:val="20"/>
              </w:rPr>
            </w:pPr>
            <w:r w:rsidRPr="0008141F">
              <w:rPr>
                <w:b/>
                <w:sz w:val="20"/>
                <w:szCs w:val="20"/>
              </w:rPr>
              <w:t>Puiduveoki, hakkuri, hakkpuidu konteinerveoki juhil tööobjektil väljas olles</w:t>
            </w:r>
          </w:p>
        </w:tc>
        <w:tc>
          <w:tcPr>
            <w:tcW w:w="2126" w:type="dxa"/>
            <w:vAlign w:val="center"/>
          </w:tcPr>
          <w:p w14:paraId="555DB942" w14:textId="77777777" w:rsidR="0008141F" w:rsidRPr="0008141F" w:rsidRDefault="0008141F" w:rsidP="0008141F">
            <w:pPr>
              <w:jc w:val="center"/>
              <w:rPr>
                <w:sz w:val="20"/>
                <w:szCs w:val="20"/>
              </w:rPr>
            </w:pPr>
            <w:r w:rsidRPr="0008141F">
              <w:rPr>
                <w:sz w:val="20"/>
                <w:szCs w:val="20"/>
              </w:rPr>
              <w:t>Kinnised tugeva konstruktsiooniga ja libisemist takistava tallaga jalanõud</w:t>
            </w:r>
          </w:p>
        </w:tc>
        <w:tc>
          <w:tcPr>
            <w:tcW w:w="2410" w:type="dxa"/>
            <w:vAlign w:val="center"/>
          </w:tcPr>
          <w:p w14:paraId="0798F7D7" w14:textId="77777777" w:rsidR="0008141F" w:rsidRPr="0008141F" w:rsidRDefault="0008141F" w:rsidP="0008141F">
            <w:pPr>
              <w:jc w:val="center"/>
              <w:rPr>
                <w:sz w:val="20"/>
                <w:szCs w:val="20"/>
              </w:rPr>
            </w:pPr>
            <w:r w:rsidRPr="0008141F">
              <w:rPr>
                <w:sz w:val="20"/>
                <w:szCs w:val="20"/>
              </w:rPr>
              <w:t>-</w:t>
            </w:r>
          </w:p>
        </w:tc>
        <w:tc>
          <w:tcPr>
            <w:tcW w:w="1701" w:type="dxa"/>
            <w:vAlign w:val="center"/>
          </w:tcPr>
          <w:p w14:paraId="1268A4F0" w14:textId="77777777" w:rsidR="0008141F" w:rsidRPr="0008141F" w:rsidRDefault="0008141F" w:rsidP="0008141F">
            <w:pPr>
              <w:jc w:val="center"/>
              <w:rPr>
                <w:sz w:val="20"/>
                <w:szCs w:val="20"/>
              </w:rPr>
            </w:pPr>
            <w:r w:rsidRPr="0008141F">
              <w:rPr>
                <w:sz w:val="20"/>
                <w:szCs w:val="20"/>
              </w:rPr>
              <w:t>Demaskeerivat värvi riietus (nt ohutusvest, helkurvest)</w:t>
            </w:r>
          </w:p>
        </w:tc>
        <w:tc>
          <w:tcPr>
            <w:tcW w:w="1276" w:type="dxa"/>
            <w:vAlign w:val="center"/>
          </w:tcPr>
          <w:p w14:paraId="538C36A5" w14:textId="77777777" w:rsidR="0008141F" w:rsidRPr="0008141F" w:rsidRDefault="0008141F" w:rsidP="0008141F">
            <w:pPr>
              <w:jc w:val="center"/>
              <w:rPr>
                <w:sz w:val="20"/>
                <w:szCs w:val="20"/>
              </w:rPr>
            </w:pPr>
            <w:r w:rsidRPr="0008141F">
              <w:rPr>
                <w:sz w:val="20"/>
                <w:szCs w:val="20"/>
              </w:rPr>
              <w:t>-</w:t>
            </w:r>
          </w:p>
        </w:tc>
        <w:tc>
          <w:tcPr>
            <w:tcW w:w="1417" w:type="dxa"/>
            <w:vAlign w:val="center"/>
          </w:tcPr>
          <w:p w14:paraId="45193F44" w14:textId="77777777" w:rsidR="0008141F" w:rsidRPr="0008141F" w:rsidRDefault="0008141F" w:rsidP="0008141F">
            <w:pPr>
              <w:jc w:val="center"/>
              <w:rPr>
                <w:sz w:val="20"/>
                <w:szCs w:val="20"/>
              </w:rPr>
            </w:pPr>
            <w:r w:rsidRPr="0008141F">
              <w:rPr>
                <w:sz w:val="20"/>
                <w:szCs w:val="20"/>
              </w:rPr>
              <w:t>Tööstuslik kaitsekiiver (EN 397)</w:t>
            </w:r>
          </w:p>
        </w:tc>
        <w:tc>
          <w:tcPr>
            <w:tcW w:w="1418" w:type="dxa"/>
            <w:vAlign w:val="center"/>
          </w:tcPr>
          <w:p w14:paraId="749D000C" w14:textId="77777777" w:rsidR="0008141F" w:rsidRPr="0008141F" w:rsidRDefault="0008141F" w:rsidP="0008141F">
            <w:pPr>
              <w:jc w:val="center"/>
              <w:rPr>
                <w:sz w:val="20"/>
                <w:szCs w:val="20"/>
              </w:rPr>
            </w:pPr>
            <w:r w:rsidRPr="0008141F">
              <w:rPr>
                <w:sz w:val="20"/>
                <w:szCs w:val="20"/>
              </w:rPr>
              <w:t>-</w:t>
            </w:r>
          </w:p>
        </w:tc>
        <w:tc>
          <w:tcPr>
            <w:tcW w:w="1417" w:type="dxa"/>
            <w:vAlign w:val="center"/>
          </w:tcPr>
          <w:p w14:paraId="4617BF39" w14:textId="77777777" w:rsidR="0008141F" w:rsidRPr="0008141F" w:rsidRDefault="0008141F" w:rsidP="0008141F">
            <w:pPr>
              <w:jc w:val="center"/>
              <w:rPr>
                <w:sz w:val="20"/>
                <w:szCs w:val="20"/>
              </w:rPr>
            </w:pPr>
            <w:r w:rsidRPr="0008141F">
              <w:rPr>
                <w:sz w:val="20"/>
                <w:szCs w:val="20"/>
              </w:rPr>
              <w:t>-</w:t>
            </w:r>
          </w:p>
        </w:tc>
      </w:tr>
    </w:tbl>
    <w:p w14:paraId="3307B945" w14:textId="77777777" w:rsidR="0008141F" w:rsidRPr="0008141F" w:rsidRDefault="0008141F" w:rsidP="0008141F">
      <w:pPr>
        <w:spacing w:before="240" w:after="840" w:line="360" w:lineRule="auto"/>
        <w:rPr>
          <w:rFonts w:ascii="Calibri" w:eastAsia="Calibri" w:hAnsi="Calibri"/>
          <w:sz w:val="22"/>
          <w:szCs w:val="22"/>
          <w:lang w:eastAsia="en-US"/>
        </w:rPr>
      </w:pPr>
    </w:p>
    <w:p w14:paraId="779BA7E4" w14:textId="77777777" w:rsidR="00A40B7A" w:rsidRDefault="00A40B7A">
      <w:pPr>
        <w:spacing w:after="200" w:line="276" w:lineRule="auto"/>
        <w:rPr>
          <w:b/>
          <w:lang w:eastAsia="en-US"/>
        </w:rPr>
        <w:sectPr w:rsidR="00A40B7A" w:rsidSect="00AE26CF">
          <w:pgSz w:w="16838" w:h="11906" w:orient="landscape"/>
          <w:pgMar w:top="1418" w:right="1134" w:bottom="1418" w:left="1134" w:header="709" w:footer="709" w:gutter="0"/>
          <w:cols w:space="708"/>
          <w:docGrid w:linePitch="360"/>
        </w:sectPr>
      </w:pPr>
    </w:p>
    <w:p w14:paraId="77333F61" w14:textId="799C8625" w:rsidR="00B42B8E" w:rsidRPr="00655E9C" w:rsidRDefault="00B42B8E" w:rsidP="00B42B8E">
      <w:pPr>
        <w:ind w:left="4248" w:firstLine="708"/>
        <w:outlineLvl w:val="0"/>
        <w:rPr>
          <w:sz w:val="22"/>
          <w:szCs w:val="22"/>
        </w:rPr>
      </w:pPr>
      <w:r w:rsidRPr="00655E9C">
        <w:rPr>
          <w:sz w:val="22"/>
          <w:szCs w:val="22"/>
        </w:rPr>
        <w:lastRenderedPageBreak/>
        <w:t>Lisa</w:t>
      </w:r>
      <w:r>
        <w:rPr>
          <w:sz w:val="22"/>
          <w:szCs w:val="22"/>
        </w:rPr>
        <w:t xml:space="preserve"> </w:t>
      </w:r>
      <w:r w:rsidR="00F23E79">
        <w:rPr>
          <w:sz w:val="22"/>
          <w:szCs w:val="22"/>
        </w:rPr>
        <w:t>10</w:t>
      </w:r>
      <w:r w:rsidR="00C86625" w:rsidRPr="00655E9C">
        <w:rPr>
          <w:sz w:val="22"/>
          <w:szCs w:val="22"/>
        </w:rPr>
        <w:t xml:space="preserve"> </w:t>
      </w:r>
      <w:r w:rsidRPr="00655E9C">
        <w:rPr>
          <w:sz w:val="22"/>
          <w:szCs w:val="22"/>
        </w:rPr>
        <w:t>/1</w:t>
      </w:r>
    </w:p>
    <w:p w14:paraId="04137450" w14:textId="77777777" w:rsidR="00B42B8E" w:rsidRPr="00655E9C" w:rsidRDefault="00B42B8E" w:rsidP="00B42B8E">
      <w:pPr>
        <w:ind w:left="4956"/>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 raamlepingu nr </w:t>
      </w:r>
    </w:p>
    <w:p w14:paraId="7961CF24" w14:textId="77777777" w:rsidR="00B42B8E" w:rsidRDefault="00B42B8E" w:rsidP="00B42B8E">
      <w:pPr>
        <w:spacing w:after="160" w:line="259" w:lineRule="auto"/>
        <w:rPr>
          <w:rFonts w:eastAsia="Calibri"/>
          <w:szCs w:val="22"/>
          <w:lang w:eastAsia="en-US"/>
        </w:rPr>
      </w:pPr>
      <w:r>
        <w:rPr>
          <w:sz w:val="22"/>
          <w:szCs w:val="22"/>
        </w:rPr>
        <w:t xml:space="preserve">                                                                                          </w:t>
      </w: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38548D1E" w14:textId="77777777" w:rsidR="00B42B8E" w:rsidRDefault="00B42B8E" w:rsidP="00B42B8E">
      <w:pPr>
        <w:spacing w:after="160" w:line="259" w:lineRule="auto"/>
        <w:jc w:val="right"/>
        <w:rPr>
          <w:rFonts w:eastAsia="Calibri"/>
          <w:szCs w:val="22"/>
          <w:lang w:eastAsia="en-US"/>
        </w:rPr>
      </w:pPr>
    </w:p>
    <w:p w14:paraId="1EB68740" w14:textId="77777777" w:rsidR="00B42B8E"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2207"/>
        <w:gridCol w:w="4838"/>
        <w:gridCol w:w="2015"/>
      </w:tblGrid>
      <w:tr w:rsidR="00B42B8E" w:rsidRPr="00E77958" w14:paraId="5B469A93" w14:textId="77777777" w:rsidTr="00F84F7B">
        <w:trPr>
          <w:trHeight w:val="264"/>
        </w:trPr>
        <w:tc>
          <w:tcPr>
            <w:tcW w:w="9060" w:type="dxa"/>
            <w:gridSpan w:val="3"/>
            <w:noWrap/>
            <w:hideMark/>
          </w:tcPr>
          <w:p w14:paraId="5B6F6370" w14:textId="77777777" w:rsidR="00B42B8E" w:rsidRPr="00E77958" w:rsidRDefault="00B42B8E" w:rsidP="00F84F7B">
            <w:pPr>
              <w:spacing w:after="160" w:line="259" w:lineRule="auto"/>
              <w:jc w:val="center"/>
              <w:rPr>
                <w:rFonts w:eastAsia="Calibri"/>
                <w:b/>
                <w:bCs/>
                <w:szCs w:val="22"/>
                <w:lang w:eastAsia="en-US"/>
              </w:rPr>
            </w:pPr>
            <w:r w:rsidRPr="00E77958">
              <w:rPr>
                <w:rFonts w:eastAsia="Calibri"/>
                <w:b/>
                <w:bCs/>
                <w:szCs w:val="22"/>
                <w:lang w:eastAsia="en-US"/>
              </w:rPr>
              <w:t>NÕUDED TEHNIKALE JA OPERAATORITELE</w:t>
            </w:r>
          </w:p>
        </w:tc>
      </w:tr>
      <w:tr w:rsidR="00B42B8E" w:rsidRPr="00E77958" w14:paraId="05E8BE15" w14:textId="77777777" w:rsidTr="00FD5B63">
        <w:trPr>
          <w:trHeight w:val="398"/>
        </w:trPr>
        <w:tc>
          <w:tcPr>
            <w:tcW w:w="2207" w:type="dxa"/>
            <w:noWrap/>
            <w:hideMark/>
          </w:tcPr>
          <w:p w14:paraId="3EA4DFE8" w14:textId="77777777" w:rsidR="00B42B8E" w:rsidRPr="00E77958" w:rsidRDefault="00B42B8E" w:rsidP="00F84F7B">
            <w:pPr>
              <w:spacing w:after="160" w:line="259" w:lineRule="auto"/>
              <w:jc w:val="center"/>
              <w:rPr>
                <w:rFonts w:eastAsia="Calibri"/>
                <w:b/>
                <w:bCs/>
                <w:szCs w:val="22"/>
                <w:lang w:eastAsia="en-US"/>
              </w:rPr>
            </w:pPr>
            <w:r w:rsidRPr="00E77958">
              <w:rPr>
                <w:rFonts w:eastAsia="Calibri"/>
                <w:b/>
                <w:bCs/>
                <w:szCs w:val="22"/>
                <w:lang w:eastAsia="en-US"/>
              </w:rPr>
              <w:t>Masin</w:t>
            </w:r>
          </w:p>
        </w:tc>
        <w:tc>
          <w:tcPr>
            <w:tcW w:w="4838" w:type="dxa"/>
            <w:hideMark/>
          </w:tcPr>
          <w:p w14:paraId="562E8D57" w14:textId="77777777" w:rsidR="00B42B8E" w:rsidRPr="00E77958" w:rsidRDefault="00B42B8E" w:rsidP="00F84F7B">
            <w:pPr>
              <w:spacing w:after="160" w:line="259" w:lineRule="auto"/>
              <w:jc w:val="center"/>
              <w:rPr>
                <w:rFonts w:eastAsia="Calibri"/>
                <w:b/>
                <w:bCs/>
                <w:szCs w:val="22"/>
                <w:lang w:eastAsia="en-US"/>
              </w:rPr>
            </w:pPr>
            <w:r w:rsidRPr="00E77958">
              <w:rPr>
                <w:rFonts w:eastAsia="Calibri"/>
                <w:b/>
                <w:bCs/>
                <w:szCs w:val="22"/>
                <w:lang w:eastAsia="en-US"/>
              </w:rPr>
              <w:t>N</w:t>
            </w:r>
            <w:r>
              <w:rPr>
                <w:rFonts w:eastAsia="Calibri"/>
                <w:b/>
                <w:bCs/>
                <w:szCs w:val="22"/>
                <w:lang w:eastAsia="en-US"/>
              </w:rPr>
              <w:t>õue</w:t>
            </w:r>
          </w:p>
        </w:tc>
        <w:tc>
          <w:tcPr>
            <w:tcW w:w="2015" w:type="dxa"/>
            <w:noWrap/>
            <w:hideMark/>
          </w:tcPr>
          <w:p w14:paraId="52F11613" w14:textId="77777777" w:rsidR="00B42B8E" w:rsidRPr="00E77958" w:rsidRDefault="00B42B8E" w:rsidP="00F84F7B">
            <w:pPr>
              <w:spacing w:after="160" w:line="259" w:lineRule="auto"/>
              <w:jc w:val="center"/>
              <w:rPr>
                <w:rFonts w:eastAsia="Calibri"/>
                <w:b/>
                <w:bCs/>
                <w:szCs w:val="22"/>
                <w:lang w:eastAsia="en-US"/>
              </w:rPr>
            </w:pPr>
            <w:r w:rsidRPr="00E77958">
              <w:rPr>
                <w:rFonts w:eastAsia="Calibri"/>
                <w:b/>
                <w:bCs/>
                <w:szCs w:val="22"/>
                <w:lang w:eastAsia="en-US"/>
              </w:rPr>
              <w:t>Vastavus</w:t>
            </w:r>
          </w:p>
        </w:tc>
      </w:tr>
      <w:tr w:rsidR="00B42B8E" w:rsidRPr="00E77958" w14:paraId="74FECB7E" w14:textId="77777777" w:rsidTr="00FD5B63">
        <w:trPr>
          <w:trHeight w:val="645"/>
        </w:trPr>
        <w:tc>
          <w:tcPr>
            <w:tcW w:w="2207" w:type="dxa"/>
            <w:noWrap/>
            <w:hideMark/>
          </w:tcPr>
          <w:p w14:paraId="4CD0E3AD" w14:textId="777E2D20" w:rsidR="00B42B8E" w:rsidRPr="00E77958" w:rsidRDefault="0063631A" w:rsidP="00F84F7B">
            <w:pPr>
              <w:spacing w:after="160" w:line="259" w:lineRule="auto"/>
              <w:rPr>
                <w:rFonts w:eastAsia="Calibri"/>
                <w:szCs w:val="22"/>
                <w:lang w:eastAsia="en-US"/>
              </w:rPr>
            </w:pPr>
            <w:r>
              <w:rPr>
                <w:rFonts w:eastAsia="Calibri"/>
                <w:szCs w:val="22"/>
                <w:lang w:eastAsia="en-US"/>
              </w:rPr>
              <w:t>Giljotiin</w:t>
            </w:r>
          </w:p>
        </w:tc>
        <w:tc>
          <w:tcPr>
            <w:tcW w:w="4838" w:type="dxa"/>
            <w:hideMark/>
          </w:tcPr>
          <w:p w14:paraId="04BB3898" w14:textId="3519EB7F" w:rsidR="00B42B8E" w:rsidRPr="00E77958" w:rsidRDefault="0063631A" w:rsidP="00F84F7B">
            <w:pPr>
              <w:spacing w:after="160" w:line="259" w:lineRule="auto"/>
              <w:rPr>
                <w:rFonts w:eastAsia="Calibri"/>
                <w:szCs w:val="22"/>
                <w:lang w:eastAsia="en-US"/>
              </w:rPr>
            </w:pPr>
            <w:r>
              <w:rPr>
                <w:rFonts w:eastAsia="Calibri"/>
                <w:szCs w:val="22"/>
                <w:lang w:eastAsia="en-US"/>
              </w:rPr>
              <w:t>Giljotiini</w:t>
            </w:r>
            <w:r w:rsidR="00B42B8E" w:rsidRPr="00E77958">
              <w:rPr>
                <w:rFonts w:eastAsia="Calibri"/>
                <w:szCs w:val="22"/>
                <w:lang w:eastAsia="en-US"/>
              </w:rPr>
              <w:t xml:space="preserve"> maksimaalne mass kg standardkomplektsusel</w:t>
            </w:r>
          </w:p>
        </w:tc>
        <w:tc>
          <w:tcPr>
            <w:tcW w:w="2015" w:type="dxa"/>
            <w:noWrap/>
            <w:hideMark/>
          </w:tcPr>
          <w:p w14:paraId="1D76E368" w14:textId="09CFA6BC" w:rsidR="00B42B8E" w:rsidRPr="00E77958" w:rsidRDefault="00CD68B9" w:rsidP="00F84F7B">
            <w:pPr>
              <w:spacing w:after="160" w:line="259" w:lineRule="auto"/>
              <w:jc w:val="center"/>
              <w:rPr>
                <w:rFonts w:eastAsia="Calibri"/>
                <w:szCs w:val="22"/>
                <w:lang w:eastAsia="en-US"/>
              </w:rPr>
            </w:pPr>
            <w:r w:rsidRPr="00CD68B9">
              <w:rPr>
                <w:rFonts w:eastAsia="Calibri"/>
                <w:szCs w:val="22"/>
                <w:lang w:eastAsia="en-US"/>
              </w:rPr>
              <w:t>Kasutatava ekskavaatori erisurve suhtarv maapinnale peab olema väiksem võrdne kui 0,231</w:t>
            </w:r>
          </w:p>
        </w:tc>
      </w:tr>
      <w:tr w:rsidR="0063631A" w:rsidRPr="00E77958" w14:paraId="5F2AE3CD" w14:textId="77777777" w:rsidTr="00FD5B63">
        <w:trPr>
          <w:trHeight w:val="302"/>
        </w:trPr>
        <w:tc>
          <w:tcPr>
            <w:tcW w:w="2207" w:type="dxa"/>
            <w:noWrap/>
            <w:hideMark/>
          </w:tcPr>
          <w:p w14:paraId="6DD1A23F" w14:textId="25B2340F" w:rsidR="0063631A" w:rsidRPr="00E77958" w:rsidRDefault="0063631A" w:rsidP="0063631A">
            <w:pPr>
              <w:spacing w:after="160" w:line="259" w:lineRule="auto"/>
              <w:rPr>
                <w:rFonts w:eastAsia="Calibri"/>
                <w:szCs w:val="22"/>
                <w:lang w:eastAsia="en-US"/>
              </w:rPr>
            </w:pPr>
            <w:r>
              <w:rPr>
                <w:rFonts w:eastAsia="Calibri"/>
                <w:szCs w:val="22"/>
                <w:lang w:eastAsia="en-US"/>
              </w:rPr>
              <w:t>Giljotiin</w:t>
            </w:r>
          </w:p>
        </w:tc>
        <w:tc>
          <w:tcPr>
            <w:tcW w:w="4838" w:type="dxa"/>
            <w:hideMark/>
          </w:tcPr>
          <w:p w14:paraId="1E4A464C" w14:textId="0594C27E" w:rsidR="0063631A" w:rsidRPr="00E77958" w:rsidRDefault="0063631A" w:rsidP="0063631A">
            <w:pPr>
              <w:spacing w:after="160" w:line="259" w:lineRule="auto"/>
              <w:rPr>
                <w:rFonts w:eastAsia="Calibri"/>
                <w:szCs w:val="22"/>
                <w:lang w:eastAsia="en-US"/>
              </w:rPr>
            </w:pPr>
            <w:r>
              <w:rPr>
                <w:rFonts w:eastAsia="Calibri"/>
                <w:szCs w:val="22"/>
                <w:lang w:eastAsia="en-US"/>
              </w:rPr>
              <w:t>Giljotiini</w:t>
            </w:r>
            <w:r w:rsidRPr="00E77958">
              <w:rPr>
                <w:rFonts w:eastAsia="Calibri"/>
                <w:szCs w:val="22"/>
                <w:lang w:eastAsia="en-US"/>
              </w:rPr>
              <w:t xml:space="preserve"> maksimaalne laius standardkompleksusel, mm</w:t>
            </w:r>
          </w:p>
        </w:tc>
        <w:tc>
          <w:tcPr>
            <w:tcW w:w="2015" w:type="dxa"/>
            <w:noWrap/>
            <w:hideMark/>
          </w:tcPr>
          <w:p w14:paraId="22778B62" w14:textId="23C7E164" w:rsidR="0063631A" w:rsidRPr="00E77958" w:rsidRDefault="0063631A" w:rsidP="0063631A">
            <w:pPr>
              <w:spacing w:after="160" w:line="259" w:lineRule="auto"/>
              <w:jc w:val="center"/>
              <w:rPr>
                <w:rFonts w:eastAsia="Calibri"/>
                <w:szCs w:val="22"/>
                <w:lang w:eastAsia="en-US"/>
              </w:rPr>
            </w:pPr>
            <w:r w:rsidRPr="00E77958">
              <w:rPr>
                <w:rFonts w:eastAsia="Calibri"/>
                <w:szCs w:val="22"/>
                <w:lang w:eastAsia="en-US"/>
              </w:rPr>
              <w:t>puudub piirang</w:t>
            </w:r>
          </w:p>
        </w:tc>
      </w:tr>
      <w:tr w:rsidR="0063631A" w:rsidRPr="00E77958" w14:paraId="2C10785B" w14:textId="77777777" w:rsidTr="00FD5B63">
        <w:trPr>
          <w:trHeight w:val="459"/>
        </w:trPr>
        <w:tc>
          <w:tcPr>
            <w:tcW w:w="2207" w:type="dxa"/>
            <w:noWrap/>
            <w:hideMark/>
          </w:tcPr>
          <w:p w14:paraId="34DDF45F" w14:textId="45D60A40" w:rsidR="0063631A" w:rsidRPr="00E77958" w:rsidRDefault="0063631A" w:rsidP="0063631A">
            <w:pPr>
              <w:spacing w:after="160" w:line="259" w:lineRule="auto"/>
              <w:rPr>
                <w:rFonts w:eastAsia="Calibri"/>
                <w:szCs w:val="22"/>
                <w:lang w:eastAsia="en-US"/>
              </w:rPr>
            </w:pPr>
            <w:r>
              <w:rPr>
                <w:rFonts w:eastAsia="Calibri"/>
                <w:szCs w:val="22"/>
                <w:lang w:eastAsia="en-US"/>
              </w:rPr>
              <w:t>Giljotiin</w:t>
            </w:r>
          </w:p>
        </w:tc>
        <w:tc>
          <w:tcPr>
            <w:tcW w:w="4838" w:type="dxa"/>
            <w:hideMark/>
          </w:tcPr>
          <w:p w14:paraId="41F49FC0" w14:textId="77777777" w:rsidR="0063631A" w:rsidRPr="00E77958" w:rsidRDefault="0063631A" w:rsidP="0063631A">
            <w:pPr>
              <w:spacing w:after="160" w:line="259" w:lineRule="auto"/>
              <w:rPr>
                <w:rFonts w:eastAsia="Calibri"/>
                <w:szCs w:val="22"/>
                <w:lang w:eastAsia="en-US"/>
              </w:rPr>
            </w:pPr>
            <w:r w:rsidRPr="00E77958">
              <w:rPr>
                <w:rFonts w:eastAsia="Calibri"/>
                <w:szCs w:val="22"/>
                <w:lang w:eastAsia="en-US"/>
              </w:rPr>
              <w:t>Minimaalne langetusläbimõõt, mm</w:t>
            </w:r>
          </w:p>
        </w:tc>
        <w:tc>
          <w:tcPr>
            <w:tcW w:w="2015" w:type="dxa"/>
            <w:noWrap/>
            <w:hideMark/>
          </w:tcPr>
          <w:p w14:paraId="60A16E47" w14:textId="77777777" w:rsidR="0063631A" w:rsidRPr="00E77958" w:rsidRDefault="0063631A" w:rsidP="0063631A">
            <w:pPr>
              <w:spacing w:after="160" w:line="259" w:lineRule="auto"/>
              <w:jc w:val="center"/>
              <w:rPr>
                <w:rFonts w:eastAsia="Calibri"/>
                <w:szCs w:val="22"/>
                <w:lang w:eastAsia="en-US"/>
              </w:rPr>
            </w:pPr>
            <w:r w:rsidRPr="00E77958">
              <w:rPr>
                <w:rFonts w:eastAsia="Calibri"/>
                <w:szCs w:val="22"/>
                <w:lang w:eastAsia="en-US"/>
              </w:rPr>
              <w:t>puudub piirang</w:t>
            </w:r>
          </w:p>
        </w:tc>
      </w:tr>
      <w:tr w:rsidR="0063631A" w:rsidRPr="00E77958" w14:paraId="4F1DE434" w14:textId="77777777" w:rsidTr="00FD5B63">
        <w:trPr>
          <w:trHeight w:val="459"/>
        </w:trPr>
        <w:tc>
          <w:tcPr>
            <w:tcW w:w="2207" w:type="dxa"/>
            <w:noWrap/>
            <w:hideMark/>
          </w:tcPr>
          <w:p w14:paraId="0EE5F761" w14:textId="11578725" w:rsidR="0063631A" w:rsidRPr="00E77958" w:rsidRDefault="0063631A" w:rsidP="0063631A">
            <w:pPr>
              <w:spacing w:after="160" w:line="259" w:lineRule="auto"/>
              <w:rPr>
                <w:rFonts w:eastAsia="Calibri"/>
                <w:szCs w:val="22"/>
                <w:lang w:eastAsia="en-US"/>
              </w:rPr>
            </w:pPr>
            <w:r>
              <w:rPr>
                <w:rFonts w:eastAsia="Calibri"/>
                <w:szCs w:val="22"/>
                <w:lang w:eastAsia="en-US"/>
              </w:rPr>
              <w:t>Giljotiin</w:t>
            </w:r>
          </w:p>
        </w:tc>
        <w:tc>
          <w:tcPr>
            <w:tcW w:w="4838" w:type="dxa"/>
            <w:hideMark/>
          </w:tcPr>
          <w:p w14:paraId="2750002F" w14:textId="77777777" w:rsidR="0063631A" w:rsidRPr="00E77958" w:rsidRDefault="0063631A" w:rsidP="0063631A">
            <w:pPr>
              <w:spacing w:after="160" w:line="259" w:lineRule="auto"/>
              <w:rPr>
                <w:rFonts w:eastAsia="Calibri"/>
                <w:szCs w:val="22"/>
                <w:lang w:eastAsia="en-US"/>
              </w:rPr>
            </w:pPr>
            <w:r w:rsidRPr="00E77958">
              <w:rPr>
                <w:rFonts w:eastAsia="Calibri"/>
                <w:szCs w:val="22"/>
                <w:lang w:eastAsia="en-US"/>
              </w:rPr>
              <w:t>Maksimaalne langetusläbimõõt, mm</w:t>
            </w:r>
          </w:p>
        </w:tc>
        <w:tc>
          <w:tcPr>
            <w:tcW w:w="2015" w:type="dxa"/>
            <w:noWrap/>
            <w:hideMark/>
          </w:tcPr>
          <w:p w14:paraId="4323CA8A" w14:textId="0A7ED75C" w:rsidR="0063631A" w:rsidRPr="00E77958" w:rsidRDefault="0063631A" w:rsidP="0063631A">
            <w:pPr>
              <w:spacing w:after="160" w:line="259" w:lineRule="auto"/>
              <w:jc w:val="center"/>
              <w:rPr>
                <w:rFonts w:eastAsia="Calibri"/>
                <w:szCs w:val="22"/>
                <w:lang w:eastAsia="en-US"/>
              </w:rPr>
            </w:pPr>
            <w:r w:rsidRPr="00E77958">
              <w:rPr>
                <w:rFonts w:eastAsia="Calibri"/>
                <w:szCs w:val="22"/>
                <w:lang w:eastAsia="en-US"/>
              </w:rPr>
              <w:t>puudub piirang</w:t>
            </w:r>
          </w:p>
        </w:tc>
      </w:tr>
      <w:tr w:rsidR="005A765D" w:rsidRPr="00E77958" w14:paraId="3D761746" w14:textId="77777777" w:rsidTr="00FD5B63">
        <w:trPr>
          <w:trHeight w:val="264"/>
        </w:trPr>
        <w:tc>
          <w:tcPr>
            <w:tcW w:w="2207" w:type="dxa"/>
            <w:noWrap/>
          </w:tcPr>
          <w:p w14:paraId="100FDA81" w14:textId="434D41BD" w:rsidR="005A765D" w:rsidRDefault="005A765D" w:rsidP="005A765D">
            <w:pPr>
              <w:spacing w:after="160" w:line="259" w:lineRule="auto"/>
              <w:rPr>
                <w:rFonts w:eastAsia="Calibri"/>
                <w:szCs w:val="22"/>
                <w:lang w:eastAsia="en-US"/>
              </w:rPr>
            </w:pPr>
            <w:r>
              <w:rPr>
                <w:rFonts w:eastAsia="Calibri"/>
                <w:szCs w:val="22"/>
                <w:lang w:eastAsia="en-US"/>
              </w:rPr>
              <w:t>Giljotiin</w:t>
            </w:r>
          </w:p>
        </w:tc>
        <w:tc>
          <w:tcPr>
            <w:tcW w:w="4838" w:type="dxa"/>
          </w:tcPr>
          <w:p w14:paraId="4B3E50E4" w14:textId="255EA110" w:rsidR="005A765D" w:rsidRPr="00E77958" w:rsidRDefault="005A765D" w:rsidP="005A765D">
            <w:pPr>
              <w:spacing w:after="160" w:line="259" w:lineRule="auto"/>
              <w:rPr>
                <w:rFonts w:eastAsia="Calibri"/>
                <w:szCs w:val="22"/>
                <w:lang w:eastAsia="en-US"/>
              </w:rPr>
            </w:pPr>
            <w:r>
              <w:rPr>
                <w:rFonts w:eastAsia="Calibri"/>
                <w:szCs w:val="22"/>
                <w:lang w:eastAsia="en-US"/>
              </w:rPr>
              <w:t>Giljotiin</w:t>
            </w:r>
            <w:r w:rsidRPr="00E77958">
              <w:rPr>
                <w:rFonts w:eastAsia="Calibri"/>
                <w:szCs w:val="22"/>
                <w:lang w:eastAsia="en-US"/>
              </w:rPr>
              <w:t xml:space="preserve"> peab olema varustatud minimaalselt Android </w:t>
            </w:r>
            <w:r w:rsidRPr="00E77958">
              <w:rPr>
                <w:rFonts w:eastAsia="Calibri"/>
                <w:b/>
                <w:bCs/>
                <w:szCs w:val="22"/>
                <w:lang w:eastAsia="en-US"/>
              </w:rPr>
              <w:t>10</w:t>
            </w:r>
            <w:r w:rsidRPr="00E77958">
              <w:rPr>
                <w:rFonts w:eastAsia="Calibri"/>
                <w:szCs w:val="22"/>
                <w:lang w:eastAsia="en-US"/>
              </w:rPr>
              <w:t xml:space="preserve"> tarkvara omava tahvelarvutiga, millega </w:t>
            </w:r>
            <w:r w:rsidR="00A9782F">
              <w:rPr>
                <w:rFonts w:eastAsia="Calibri"/>
                <w:szCs w:val="22"/>
                <w:lang w:eastAsia="en-US"/>
              </w:rPr>
              <w:t xml:space="preserve">on </w:t>
            </w:r>
            <w:r w:rsidRPr="00E77958">
              <w:rPr>
                <w:rFonts w:eastAsia="Calibri"/>
                <w:szCs w:val="22"/>
                <w:lang w:eastAsia="en-US"/>
              </w:rPr>
              <w:t xml:space="preserve">võimalik </w:t>
            </w:r>
            <w:r w:rsidR="00A9782F" w:rsidRPr="00E77958">
              <w:rPr>
                <w:rFonts w:eastAsia="Calibri"/>
                <w:szCs w:val="22"/>
                <w:lang w:eastAsia="en-US"/>
              </w:rPr>
              <w:t>kaardirakendus</w:t>
            </w:r>
            <w:r w:rsidR="00A9782F">
              <w:rPr>
                <w:rFonts w:eastAsia="Calibri"/>
                <w:szCs w:val="22"/>
                <w:lang w:eastAsia="en-US"/>
              </w:rPr>
              <w:t>t</w:t>
            </w:r>
            <w:r w:rsidR="00A9782F" w:rsidRPr="00E77958">
              <w:rPr>
                <w:rFonts w:eastAsia="Calibri"/>
                <w:szCs w:val="22"/>
                <w:lang w:eastAsia="en-US"/>
              </w:rPr>
              <w:t xml:space="preserve"> </w:t>
            </w:r>
            <w:r w:rsidR="00A9782F">
              <w:rPr>
                <w:rFonts w:eastAsia="Calibri"/>
                <w:szCs w:val="22"/>
                <w:lang w:eastAsia="en-US"/>
              </w:rPr>
              <w:t>kasutades</w:t>
            </w:r>
            <w:r w:rsidR="00A9782F" w:rsidRPr="00E77958">
              <w:rPr>
                <w:rFonts w:eastAsia="Calibri"/>
                <w:szCs w:val="22"/>
                <w:lang w:eastAsia="en-US"/>
              </w:rPr>
              <w:t xml:space="preserve"> jälgi</w:t>
            </w:r>
            <w:r w:rsidR="00A9782F">
              <w:rPr>
                <w:rFonts w:eastAsia="Calibri"/>
                <w:szCs w:val="22"/>
                <w:lang w:eastAsia="en-US"/>
              </w:rPr>
              <w:t>da</w:t>
            </w:r>
            <w:r w:rsidR="00A9782F" w:rsidRPr="00E77958">
              <w:rPr>
                <w:rFonts w:eastAsia="Calibri"/>
                <w:szCs w:val="22"/>
                <w:lang w:eastAsia="en-US"/>
              </w:rPr>
              <w:t xml:space="preserve"> raielangi piire</w:t>
            </w:r>
            <w:r w:rsidRPr="00E77958">
              <w:rPr>
                <w:rFonts w:eastAsia="Calibri"/>
                <w:szCs w:val="22"/>
                <w:lang w:eastAsia="en-US"/>
              </w:rPr>
              <w:t xml:space="preserve">.  </w:t>
            </w:r>
          </w:p>
        </w:tc>
        <w:tc>
          <w:tcPr>
            <w:tcW w:w="2015" w:type="dxa"/>
            <w:noWrap/>
          </w:tcPr>
          <w:p w14:paraId="30B2265A" w14:textId="37FC57F3" w:rsidR="005A765D" w:rsidRPr="00E77958" w:rsidRDefault="005A765D" w:rsidP="005A765D">
            <w:pPr>
              <w:spacing w:after="160" w:line="259" w:lineRule="auto"/>
              <w:jc w:val="center"/>
              <w:rPr>
                <w:rFonts w:eastAsia="Calibri"/>
                <w:szCs w:val="22"/>
                <w:lang w:eastAsia="en-US"/>
              </w:rPr>
            </w:pPr>
            <w:r w:rsidRPr="00E77958">
              <w:rPr>
                <w:rFonts w:eastAsia="Calibri"/>
                <w:szCs w:val="22"/>
                <w:lang w:eastAsia="en-US"/>
              </w:rPr>
              <w:t>jah</w:t>
            </w:r>
          </w:p>
        </w:tc>
      </w:tr>
      <w:tr w:rsidR="005A765D" w:rsidRPr="00E77958" w14:paraId="022CBFFA" w14:textId="77777777" w:rsidTr="00FD5B63">
        <w:trPr>
          <w:trHeight w:val="528"/>
        </w:trPr>
        <w:tc>
          <w:tcPr>
            <w:tcW w:w="2207" w:type="dxa"/>
            <w:noWrap/>
            <w:hideMark/>
          </w:tcPr>
          <w:p w14:paraId="67B1C456" w14:textId="11CD9850" w:rsidR="005A765D" w:rsidRPr="00E77958" w:rsidRDefault="005A765D" w:rsidP="005A765D">
            <w:pPr>
              <w:spacing w:after="160" w:line="259" w:lineRule="auto"/>
              <w:rPr>
                <w:rFonts w:eastAsia="Calibri"/>
                <w:szCs w:val="22"/>
                <w:lang w:eastAsia="en-US"/>
              </w:rPr>
            </w:pPr>
            <w:r>
              <w:rPr>
                <w:rFonts w:eastAsia="Calibri"/>
                <w:szCs w:val="22"/>
                <w:lang w:eastAsia="en-US"/>
              </w:rPr>
              <w:t>Giljotiin</w:t>
            </w:r>
          </w:p>
        </w:tc>
        <w:tc>
          <w:tcPr>
            <w:tcW w:w="4838" w:type="dxa"/>
            <w:hideMark/>
          </w:tcPr>
          <w:p w14:paraId="29C6144D" w14:textId="4F1B2FC4" w:rsidR="005A765D" w:rsidRPr="00E77958" w:rsidRDefault="005A765D" w:rsidP="005A765D">
            <w:pPr>
              <w:spacing w:after="160" w:line="259" w:lineRule="auto"/>
              <w:rPr>
                <w:rFonts w:eastAsia="Calibri"/>
                <w:szCs w:val="22"/>
                <w:lang w:eastAsia="en-US"/>
              </w:rPr>
            </w:pPr>
            <w:r>
              <w:rPr>
                <w:rFonts w:eastAsia="Calibri"/>
                <w:szCs w:val="22"/>
                <w:lang w:eastAsia="en-US"/>
              </w:rPr>
              <w:t>O</w:t>
            </w:r>
            <w:r w:rsidRPr="00E77958">
              <w:rPr>
                <w:rFonts w:eastAsia="Calibri"/>
                <w:szCs w:val="22"/>
                <w:lang w:eastAsia="en-US"/>
              </w:rPr>
              <w:t>peraator peab omama Kutseseaduse alusel väljastatud Harvesteroperaatori kutsetunnistust</w:t>
            </w:r>
            <w:r w:rsidR="000C4288">
              <w:rPr>
                <w:rFonts w:eastAsia="Calibri"/>
                <w:szCs w:val="22"/>
                <w:lang w:eastAsia="en-US"/>
              </w:rPr>
              <w:t xml:space="preserve"> v.a kui teostatakse raadamist</w:t>
            </w:r>
          </w:p>
        </w:tc>
        <w:tc>
          <w:tcPr>
            <w:tcW w:w="2015" w:type="dxa"/>
            <w:noWrap/>
            <w:hideMark/>
          </w:tcPr>
          <w:p w14:paraId="2F058785" w14:textId="77777777" w:rsidR="005A765D" w:rsidRPr="00E77958" w:rsidRDefault="005A765D" w:rsidP="005A765D">
            <w:pPr>
              <w:spacing w:after="160" w:line="259" w:lineRule="auto"/>
              <w:jc w:val="center"/>
              <w:rPr>
                <w:rFonts w:eastAsia="Calibri"/>
                <w:szCs w:val="22"/>
                <w:lang w:eastAsia="en-US"/>
              </w:rPr>
            </w:pPr>
            <w:r w:rsidRPr="00E77958">
              <w:rPr>
                <w:rFonts w:eastAsia="Calibri"/>
                <w:szCs w:val="22"/>
                <w:lang w:eastAsia="en-US"/>
              </w:rPr>
              <w:t>koheselt</w:t>
            </w:r>
          </w:p>
        </w:tc>
      </w:tr>
      <w:tr w:rsidR="005A765D" w:rsidRPr="00E77958" w14:paraId="0CD28343" w14:textId="77777777" w:rsidTr="00FD5B63">
        <w:trPr>
          <w:trHeight w:val="264"/>
        </w:trPr>
        <w:tc>
          <w:tcPr>
            <w:tcW w:w="2207" w:type="dxa"/>
            <w:noWrap/>
            <w:hideMark/>
          </w:tcPr>
          <w:p w14:paraId="4382742B" w14:textId="77777777" w:rsidR="005A765D" w:rsidRPr="00E77958" w:rsidRDefault="005A765D" w:rsidP="005A765D">
            <w:pPr>
              <w:spacing w:after="160" w:line="259" w:lineRule="auto"/>
              <w:rPr>
                <w:rFonts w:eastAsia="Calibri"/>
                <w:szCs w:val="22"/>
                <w:lang w:eastAsia="en-US"/>
              </w:rPr>
            </w:pPr>
            <w:r w:rsidRPr="00E77958">
              <w:rPr>
                <w:rFonts w:eastAsia="Calibri"/>
                <w:szCs w:val="22"/>
                <w:lang w:eastAsia="en-US"/>
              </w:rPr>
              <w:t>Kokkuveomasin</w:t>
            </w:r>
          </w:p>
        </w:tc>
        <w:tc>
          <w:tcPr>
            <w:tcW w:w="4838" w:type="dxa"/>
            <w:hideMark/>
          </w:tcPr>
          <w:p w14:paraId="7EAF7111" w14:textId="77777777" w:rsidR="005A765D" w:rsidRPr="00E77958" w:rsidRDefault="005A765D" w:rsidP="005A765D">
            <w:pPr>
              <w:spacing w:after="160" w:line="259" w:lineRule="auto"/>
              <w:rPr>
                <w:rFonts w:eastAsia="Calibri"/>
                <w:szCs w:val="22"/>
                <w:lang w:eastAsia="en-US"/>
              </w:rPr>
            </w:pPr>
            <w:r w:rsidRPr="00E77958">
              <w:rPr>
                <w:rFonts w:eastAsia="Calibri"/>
                <w:szCs w:val="22"/>
                <w:lang w:eastAsia="en-US"/>
              </w:rPr>
              <w:t>Kasutada puidu kokkuveol forvardereid</w:t>
            </w:r>
          </w:p>
        </w:tc>
        <w:tc>
          <w:tcPr>
            <w:tcW w:w="2015" w:type="dxa"/>
            <w:noWrap/>
            <w:hideMark/>
          </w:tcPr>
          <w:p w14:paraId="2B91A0CC" w14:textId="77777777" w:rsidR="005A765D" w:rsidRPr="00E77958" w:rsidRDefault="005A765D" w:rsidP="005A765D">
            <w:pPr>
              <w:spacing w:after="160" w:line="259" w:lineRule="auto"/>
              <w:jc w:val="center"/>
              <w:rPr>
                <w:rFonts w:eastAsia="Calibri"/>
                <w:szCs w:val="22"/>
                <w:lang w:eastAsia="en-US"/>
              </w:rPr>
            </w:pPr>
            <w:r w:rsidRPr="00E77958">
              <w:rPr>
                <w:rFonts w:eastAsia="Calibri"/>
                <w:szCs w:val="22"/>
                <w:lang w:eastAsia="en-US"/>
              </w:rPr>
              <w:t>jah</w:t>
            </w:r>
          </w:p>
        </w:tc>
      </w:tr>
      <w:tr w:rsidR="005A765D" w:rsidRPr="00E77958" w14:paraId="0D85D547" w14:textId="77777777" w:rsidTr="00FD5B63">
        <w:trPr>
          <w:trHeight w:val="264"/>
        </w:trPr>
        <w:tc>
          <w:tcPr>
            <w:tcW w:w="2207" w:type="dxa"/>
            <w:noWrap/>
            <w:hideMark/>
          </w:tcPr>
          <w:p w14:paraId="030249F4" w14:textId="77777777" w:rsidR="005A765D" w:rsidRPr="00E77958" w:rsidRDefault="005A765D" w:rsidP="005A765D">
            <w:pPr>
              <w:spacing w:after="160" w:line="259" w:lineRule="auto"/>
              <w:rPr>
                <w:rFonts w:eastAsia="Calibri"/>
                <w:szCs w:val="22"/>
                <w:lang w:eastAsia="en-US"/>
              </w:rPr>
            </w:pPr>
            <w:r w:rsidRPr="00E77958">
              <w:rPr>
                <w:rFonts w:eastAsia="Calibri"/>
                <w:szCs w:val="22"/>
                <w:lang w:eastAsia="en-US"/>
              </w:rPr>
              <w:t>Kokkuveomasin</w:t>
            </w:r>
          </w:p>
        </w:tc>
        <w:tc>
          <w:tcPr>
            <w:tcW w:w="4838" w:type="dxa"/>
            <w:hideMark/>
          </w:tcPr>
          <w:p w14:paraId="09DBDA5A" w14:textId="77777777" w:rsidR="005A765D" w:rsidRPr="00E77958" w:rsidRDefault="005A765D" w:rsidP="005A765D">
            <w:pPr>
              <w:spacing w:after="160" w:line="259" w:lineRule="auto"/>
              <w:rPr>
                <w:rFonts w:eastAsia="Calibri"/>
                <w:szCs w:val="22"/>
                <w:lang w:eastAsia="en-US"/>
              </w:rPr>
            </w:pPr>
            <w:r w:rsidRPr="00E77958">
              <w:rPr>
                <w:rFonts w:eastAsia="Calibri"/>
                <w:szCs w:val="22"/>
                <w:lang w:eastAsia="en-US"/>
              </w:rPr>
              <w:t>Kokkuveomasina maksimaalne tühimass kg standardkomplektsusel</w:t>
            </w:r>
          </w:p>
        </w:tc>
        <w:tc>
          <w:tcPr>
            <w:tcW w:w="2015" w:type="dxa"/>
            <w:noWrap/>
            <w:hideMark/>
          </w:tcPr>
          <w:p w14:paraId="525477D4" w14:textId="60ABB959" w:rsidR="005A765D" w:rsidRPr="00E77958" w:rsidRDefault="00FD5B63" w:rsidP="005A765D">
            <w:pPr>
              <w:spacing w:after="160" w:line="259" w:lineRule="auto"/>
              <w:jc w:val="center"/>
              <w:rPr>
                <w:rFonts w:eastAsia="Calibri"/>
                <w:szCs w:val="22"/>
                <w:lang w:eastAsia="en-US"/>
              </w:rPr>
            </w:pPr>
            <w:r w:rsidRPr="00FD5B63">
              <w:rPr>
                <w:rFonts w:eastAsia="Calibri"/>
                <w:szCs w:val="22"/>
                <w:lang w:eastAsia="en-US"/>
              </w:rPr>
              <w:t>puudub piirang</w:t>
            </w:r>
          </w:p>
        </w:tc>
      </w:tr>
      <w:tr w:rsidR="00FD5B63" w:rsidRPr="00E77958" w14:paraId="4FBE3CFC" w14:textId="77777777" w:rsidTr="00FD5B63">
        <w:trPr>
          <w:trHeight w:val="264"/>
        </w:trPr>
        <w:tc>
          <w:tcPr>
            <w:tcW w:w="2207" w:type="dxa"/>
            <w:noWrap/>
            <w:hideMark/>
          </w:tcPr>
          <w:p w14:paraId="6253C41B" w14:textId="77777777"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Kokkuveomasin</w:t>
            </w:r>
          </w:p>
        </w:tc>
        <w:tc>
          <w:tcPr>
            <w:tcW w:w="4838" w:type="dxa"/>
            <w:hideMark/>
          </w:tcPr>
          <w:p w14:paraId="42972C4E" w14:textId="77777777"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Kokkuveomasina maksimaalne laius standardkompleksusel, mm</w:t>
            </w:r>
          </w:p>
        </w:tc>
        <w:tc>
          <w:tcPr>
            <w:tcW w:w="2015" w:type="dxa"/>
            <w:noWrap/>
            <w:hideMark/>
          </w:tcPr>
          <w:p w14:paraId="3C8B86C6" w14:textId="36F26B3E" w:rsidR="00FD5B63" w:rsidRPr="00E77958" w:rsidRDefault="00FD5B63" w:rsidP="00FD5B63">
            <w:pPr>
              <w:spacing w:after="160" w:line="259" w:lineRule="auto"/>
              <w:jc w:val="center"/>
              <w:rPr>
                <w:rFonts w:eastAsia="Calibri"/>
                <w:szCs w:val="22"/>
                <w:lang w:eastAsia="en-US"/>
              </w:rPr>
            </w:pPr>
            <w:r w:rsidRPr="00FD5B63">
              <w:rPr>
                <w:rFonts w:eastAsia="Calibri"/>
                <w:szCs w:val="22"/>
                <w:lang w:eastAsia="en-US"/>
              </w:rPr>
              <w:t>puudub piirang</w:t>
            </w:r>
          </w:p>
        </w:tc>
      </w:tr>
      <w:tr w:rsidR="00FD5B63" w:rsidRPr="00E77958" w14:paraId="43D84FEB" w14:textId="77777777" w:rsidTr="00FD5B63">
        <w:trPr>
          <w:trHeight w:val="528"/>
        </w:trPr>
        <w:tc>
          <w:tcPr>
            <w:tcW w:w="2207" w:type="dxa"/>
            <w:noWrap/>
            <w:hideMark/>
          </w:tcPr>
          <w:p w14:paraId="50366E55" w14:textId="77777777"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Kokkuveomasin</w:t>
            </w:r>
          </w:p>
        </w:tc>
        <w:tc>
          <w:tcPr>
            <w:tcW w:w="4838" w:type="dxa"/>
            <w:hideMark/>
          </w:tcPr>
          <w:p w14:paraId="5333841A" w14:textId="2AF2F991"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Forvarderi minimaalne rehvi laius</w:t>
            </w:r>
          </w:p>
        </w:tc>
        <w:tc>
          <w:tcPr>
            <w:tcW w:w="2015" w:type="dxa"/>
            <w:noWrap/>
            <w:hideMark/>
          </w:tcPr>
          <w:p w14:paraId="7A5FAF63" w14:textId="77777777" w:rsidR="00FD5B63" w:rsidRPr="00E77958" w:rsidRDefault="00FD5B63" w:rsidP="00FD5B63">
            <w:pPr>
              <w:spacing w:after="160" w:line="259" w:lineRule="auto"/>
              <w:jc w:val="center"/>
              <w:rPr>
                <w:rFonts w:eastAsia="Calibri"/>
                <w:szCs w:val="22"/>
                <w:lang w:eastAsia="en-US"/>
              </w:rPr>
            </w:pPr>
            <w:r w:rsidRPr="00E77958">
              <w:rPr>
                <w:rFonts w:eastAsia="Calibri"/>
                <w:szCs w:val="22"/>
                <w:lang w:eastAsia="en-US"/>
              </w:rPr>
              <w:t>600</w:t>
            </w:r>
          </w:p>
        </w:tc>
      </w:tr>
      <w:tr w:rsidR="00FD5B63" w:rsidRPr="00E77958" w14:paraId="7AA90871" w14:textId="77777777" w:rsidTr="00FD5B63">
        <w:trPr>
          <w:trHeight w:val="528"/>
        </w:trPr>
        <w:tc>
          <w:tcPr>
            <w:tcW w:w="2207" w:type="dxa"/>
            <w:noWrap/>
            <w:hideMark/>
          </w:tcPr>
          <w:p w14:paraId="3ECE8115" w14:textId="77777777"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Kokkuveomasin</w:t>
            </w:r>
          </w:p>
        </w:tc>
        <w:tc>
          <w:tcPr>
            <w:tcW w:w="4838" w:type="dxa"/>
            <w:hideMark/>
          </w:tcPr>
          <w:p w14:paraId="133ACF35" w14:textId="0D1F7622" w:rsidR="00FD5B63" w:rsidRPr="00E77958" w:rsidRDefault="00FD5B63" w:rsidP="00FD5B63">
            <w:pPr>
              <w:spacing w:after="160" w:line="259" w:lineRule="auto"/>
              <w:rPr>
                <w:rFonts w:eastAsia="Calibri"/>
                <w:szCs w:val="22"/>
                <w:lang w:eastAsia="en-US"/>
              </w:rPr>
            </w:pPr>
            <w:r w:rsidRPr="00E77958">
              <w:rPr>
                <w:rFonts w:eastAsia="Calibri"/>
                <w:szCs w:val="22"/>
                <w:lang w:eastAsia="en-US"/>
              </w:rPr>
              <w:t>Forvarderi rataste arv</w:t>
            </w:r>
          </w:p>
        </w:tc>
        <w:tc>
          <w:tcPr>
            <w:tcW w:w="2015" w:type="dxa"/>
            <w:noWrap/>
            <w:hideMark/>
          </w:tcPr>
          <w:p w14:paraId="522BF028" w14:textId="77777777" w:rsidR="00FD5B63" w:rsidRPr="00E77958" w:rsidRDefault="00FD5B63" w:rsidP="00FD5B63">
            <w:pPr>
              <w:spacing w:after="160" w:line="259" w:lineRule="auto"/>
              <w:jc w:val="center"/>
              <w:rPr>
                <w:rFonts w:eastAsia="Calibri"/>
                <w:szCs w:val="22"/>
                <w:lang w:eastAsia="en-US"/>
              </w:rPr>
            </w:pPr>
            <w:r w:rsidRPr="00E77958">
              <w:rPr>
                <w:rFonts w:eastAsia="Calibri"/>
                <w:szCs w:val="22"/>
                <w:lang w:eastAsia="en-US"/>
              </w:rPr>
              <w:t>8</w:t>
            </w:r>
          </w:p>
        </w:tc>
      </w:tr>
    </w:tbl>
    <w:p w14:paraId="62B59236" w14:textId="5AD62021" w:rsidR="00FD5B63" w:rsidRDefault="00FD5B63"/>
    <w:p w14:paraId="639B8467" w14:textId="77777777" w:rsidR="00FD5B63" w:rsidRDefault="00FD5B63">
      <w:pPr>
        <w:spacing w:after="200" w:line="276" w:lineRule="auto"/>
      </w:pPr>
      <w:r>
        <w:br w:type="page"/>
      </w:r>
    </w:p>
    <w:p w14:paraId="75C67DD4" w14:textId="77777777" w:rsidR="00CD68B9" w:rsidRDefault="00CD68B9"/>
    <w:tbl>
      <w:tblPr>
        <w:tblStyle w:val="Kontuurtabel"/>
        <w:tblW w:w="0" w:type="auto"/>
        <w:tblLook w:val="04A0" w:firstRow="1" w:lastRow="0" w:firstColumn="1" w:lastColumn="0" w:noHBand="0" w:noVBand="1"/>
      </w:tblPr>
      <w:tblGrid>
        <w:gridCol w:w="1980"/>
        <w:gridCol w:w="5065"/>
        <w:gridCol w:w="2015"/>
      </w:tblGrid>
      <w:tr w:rsidR="00CD68B9" w:rsidRPr="00E77958" w14:paraId="3E416EB0" w14:textId="77777777" w:rsidTr="00F84F7B">
        <w:trPr>
          <w:trHeight w:val="528"/>
        </w:trPr>
        <w:tc>
          <w:tcPr>
            <w:tcW w:w="1980" w:type="dxa"/>
            <w:noWrap/>
          </w:tcPr>
          <w:p w14:paraId="1BEEC3E7" w14:textId="32C5A0C6" w:rsidR="00CD68B9" w:rsidRPr="00E77958" w:rsidRDefault="00CD68B9" w:rsidP="00CD68B9">
            <w:pPr>
              <w:spacing w:after="160" w:line="259" w:lineRule="auto"/>
              <w:jc w:val="center"/>
              <w:rPr>
                <w:rFonts w:eastAsia="Calibri"/>
                <w:szCs w:val="22"/>
                <w:lang w:eastAsia="en-US"/>
              </w:rPr>
            </w:pPr>
            <w:r w:rsidRPr="00E53CE7">
              <w:rPr>
                <w:rFonts w:eastAsia="Calibri"/>
                <w:b/>
                <w:bCs/>
                <w:szCs w:val="22"/>
                <w:lang w:eastAsia="en-US"/>
              </w:rPr>
              <w:t>Masin</w:t>
            </w:r>
          </w:p>
        </w:tc>
        <w:tc>
          <w:tcPr>
            <w:tcW w:w="5065" w:type="dxa"/>
          </w:tcPr>
          <w:p w14:paraId="31DE42C5" w14:textId="05FCACFC" w:rsidR="00CD68B9" w:rsidRPr="00E77958" w:rsidRDefault="00CD68B9" w:rsidP="00CD68B9">
            <w:pPr>
              <w:spacing w:after="160" w:line="259" w:lineRule="auto"/>
              <w:jc w:val="center"/>
              <w:rPr>
                <w:rFonts w:eastAsia="Calibri"/>
                <w:szCs w:val="22"/>
                <w:lang w:eastAsia="en-US"/>
              </w:rPr>
            </w:pPr>
            <w:r w:rsidRPr="00E53CE7">
              <w:rPr>
                <w:rFonts w:eastAsia="Calibri"/>
                <w:b/>
                <w:bCs/>
                <w:szCs w:val="22"/>
                <w:lang w:eastAsia="en-US"/>
              </w:rPr>
              <w:t>Nõue</w:t>
            </w:r>
          </w:p>
        </w:tc>
        <w:tc>
          <w:tcPr>
            <w:tcW w:w="2015" w:type="dxa"/>
            <w:noWrap/>
          </w:tcPr>
          <w:p w14:paraId="36B44ED7" w14:textId="498504B5" w:rsidR="00CD68B9" w:rsidRPr="00E77958" w:rsidRDefault="00CD68B9" w:rsidP="00CD68B9">
            <w:pPr>
              <w:spacing w:after="160" w:line="259" w:lineRule="auto"/>
              <w:jc w:val="center"/>
              <w:rPr>
                <w:rFonts w:eastAsia="Calibri"/>
                <w:szCs w:val="22"/>
                <w:lang w:eastAsia="en-US"/>
              </w:rPr>
            </w:pPr>
            <w:r w:rsidRPr="00E53CE7">
              <w:rPr>
                <w:rFonts w:eastAsia="Calibri"/>
                <w:b/>
                <w:bCs/>
                <w:szCs w:val="22"/>
                <w:lang w:eastAsia="en-US"/>
              </w:rPr>
              <w:t>Vastavus</w:t>
            </w:r>
          </w:p>
        </w:tc>
      </w:tr>
      <w:tr w:rsidR="00CD68B9" w:rsidRPr="00E77958" w14:paraId="3C2384DC" w14:textId="77777777" w:rsidTr="00F84F7B">
        <w:trPr>
          <w:trHeight w:val="1116"/>
        </w:trPr>
        <w:tc>
          <w:tcPr>
            <w:tcW w:w="1980" w:type="dxa"/>
            <w:noWrap/>
            <w:hideMark/>
          </w:tcPr>
          <w:p w14:paraId="2948CBCE"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68BF74D3"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Kasutada puidu kokkuveoks kohandatud põllumajanduslikku traktorit</w:t>
            </w:r>
          </w:p>
        </w:tc>
        <w:tc>
          <w:tcPr>
            <w:tcW w:w="2015" w:type="dxa"/>
            <w:hideMark/>
          </w:tcPr>
          <w:p w14:paraId="13F1BE70"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pole lubatud va. erandjuhud regiooni juhi nõusolekul.</w:t>
            </w:r>
          </w:p>
        </w:tc>
      </w:tr>
      <w:tr w:rsidR="00CD68B9" w:rsidRPr="00E77958" w14:paraId="3B8EC245" w14:textId="77777777" w:rsidTr="00F84F7B">
        <w:trPr>
          <w:trHeight w:val="792"/>
        </w:trPr>
        <w:tc>
          <w:tcPr>
            <w:tcW w:w="1980" w:type="dxa"/>
            <w:noWrap/>
            <w:hideMark/>
          </w:tcPr>
          <w:p w14:paraId="39ACD246"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360BA5EA"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Kokkuveoks kasutatava põllumajandusliku traktori esirehvide minimaalne laius, mm</w:t>
            </w:r>
          </w:p>
        </w:tc>
        <w:tc>
          <w:tcPr>
            <w:tcW w:w="2015" w:type="dxa"/>
            <w:hideMark/>
          </w:tcPr>
          <w:p w14:paraId="77E8DDB8"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pole lubatud va. erandjuhud regiooni juhi nõusolekul. 300</w:t>
            </w:r>
          </w:p>
        </w:tc>
      </w:tr>
      <w:tr w:rsidR="00CD68B9" w:rsidRPr="00E77958" w14:paraId="7D2F7180" w14:textId="77777777" w:rsidTr="00F84F7B">
        <w:trPr>
          <w:trHeight w:val="792"/>
        </w:trPr>
        <w:tc>
          <w:tcPr>
            <w:tcW w:w="1980" w:type="dxa"/>
            <w:noWrap/>
            <w:hideMark/>
          </w:tcPr>
          <w:p w14:paraId="6EBFB697"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4BCCC3C7"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Kokkuveoks kasutatava põllumajandusliku traktori tagarehvide minimaalne laius, mm</w:t>
            </w:r>
          </w:p>
        </w:tc>
        <w:tc>
          <w:tcPr>
            <w:tcW w:w="2015" w:type="dxa"/>
            <w:hideMark/>
          </w:tcPr>
          <w:p w14:paraId="097F8C21"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pole lubatud va. erandjuhud regiooni juhi nõusolekul. 600</w:t>
            </w:r>
          </w:p>
        </w:tc>
      </w:tr>
      <w:tr w:rsidR="00CD68B9" w:rsidRPr="00E77958" w14:paraId="6E071A24" w14:textId="77777777" w:rsidTr="00F84F7B">
        <w:trPr>
          <w:trHeight w:val="1152"/>
        </w:trPr>
        <w:tc>
          <w:tcPr>
            <w:tcW w:w="1980" w:type="dxa"/>
            <w:noWrap/>
            <w:hideMark/>
          </w:tcPr>
          <w:p w14:paraId="20223F73"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5CE8F3AB"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Kokkuveoks kasutatava põllumajandusliku traktori haagise rehvide minimaalne laius, mm</w:t>
            </w:r>
          </w:p>
        </w:tc>
        <w:tc>
          <w:tcPr>
            <w:tcW w:w="2015" w:type="dxa"/>
            <w:hideMark/>
          </w:tcPr>
          <w:p w14:paraId="6FD8DF9A"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pole lubatud va. erandjuhud regioonijuhi nõusolekul. 450</w:t>
            </w:r>
          </w:p>
        </w:tc>
      </w:tr>
      <w:tr w:rsidR="00CD68B9" w:rsidRPr="00E77958" w14:paraId="56E6B850" w14:textId="77777777" w:rsidTr="00F84F7B">
        <w:trPr>
          <w:trHeight w:val="852"/>
        </w:trPr>
        <w:tc>
          <w:tcPr>
            <w:tcW w:w="1980" w:type="dxa"/>
            <w:noWrap/>
            <w:hideMark/>
          </w:tcPr>
          <w:p w14:paraId="2AA7E704"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06564B6A" w14:textId="6E6CB171"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 xml:space="preserve">Kokkuveomasin peab olema varustatud minimaalselt Android </w:t>
            </w:r>
            <w:r w:rsidRPr="00E77958">
              <w:rPr>
                <w:rFonts w:eastAsia="Calibri"/>
                <w:b/>
                <w:bCs/>
                <w:szCs w:val="22"/>
                <w:lang w:eastAsia="en-US"/>
              </w:rPr>
              <w:t>10</w:t>
            </w:r>
            <w:r w:rsidRPr="00E77958">
              <w:rPr>
                <w:rFonts w:eastAsia="Calibri"/>
                <w:szCs w:val="22"/>
                <w:lang w:eastAsia="en-US"/>
              </w:rPr>
              <w:t xml:space="preserve"> tarkvara omava tahvelarvutiga, millega</w:t>
            </w:r>
            <w:r>
              <w:rPr>
                <w:rFonts w:eastAsia="Calibri"/>
                <w:szCs w:val="22"/>
                <w:lang w:eastAsia="en-US"/>
              </w:rPr>
              <w:t xml:space="preserve"> on</w:t>
            </w:r>
            <w:r w:rsidRPr="00E77958">
              <w:rPr>
                <w:rFonts w:eastAsia="Calibri"/>
                <w:szCs w:val="22"/>
                <w:lang w:eastAsia="en-US"/>
              </w:rPr>
              <w:t xml:space="preserve"> võimalik iga koorma järgselt teatada kokkuveetud koguseid.  </w:t>
            </w:r>
          </w:p>
        </w:tc>
        <w:tc>
          <w:tcPr>
            <w:tcW w:w="2015" w:type="dxa"/>
            <w:noWrap/>
            <w:hideMark/>
          </w:tcPr>
          <w:p w14:paraId="3797D582"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jah</w:t>
            </w:r>
          </w:p>
        </w:tc>
      </w:tr>
      <w:tr w:rsidR="00CD68B9" w:rsidRPr="00E77958" w14:paraId="0F6BE698" w14:textId="77777777" w:rsidTr="00F84F7B">
        <w:trPr>
          <w:trHeight w:val="528"/>
        </w:trPr>
        <w:tc>
          <w:tcPr>
            <w:tcW w:w="1980" w:type="dxa"/>
            <w:noWrap/>
            <w:hideMark/>
          </w:tcPr>
          <w:p w14:paraId="6C39B7F7"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7D5375F0"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Kokkuveomasinatel peavad olemas olema kõikidel ratastel kandvad pinnasesõbralikud roomikud   (nt ECO-Baltic, ECO-Magnum või analoogseid)</w:t>
            </w:r>
          </w:p>
        </w:tc>
        <w:tc>
          <w:tcPr>
            <w:tcW w:w="2015" w:type="dxa"/>
            <w:noWrap/>
            <w:hideMark/>
          </w:tcPr>
          <w:p w14:paraId="05E07818"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jah</w:t>
            </w:r>
          </w:p>
        </w:tc>
      </w:tr>
      <w:tr w:rsidR="00CD68B9" w:rsidRPr="00E77958" w14:paraId="4394A553" w14:textId="77777777" w:rsidTr="00F84F7B">
        <w:trPr>
          <w:trHeight w:val="528"/>
        </w:trPr>
        <w:tc>
          <w:tcPr>
            <w:tcW w:w="1980" w:type="dxa"/>
            <w:noWrap/>
            <w:hideMark/>
          </w:tcPr>
          <w:p w14:paraId="397A1FB3"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w:t>
            </w:r>
          </w:p>
        </w:tc>
        <w:tc>
          <w:tcPr>
            <w:tcW w:w="5065" w:type="dxa"/>
            <w:hideMark/>
          </w:tcPr>
          <w:p w14:paraId="1D1EDEA3" w14:textId="77777777" w:rsidR="00CD68B9" w:rsidRPr="00E77958" w:rsidRDefault="00CD68B9" w:rsidP="00CD68B9">
            <w:pPr>
              <w:spacing w:after="160" w:line="259" w:lineRule="auto"/>
              <w:rPr>
                <w:rFonts w:eastAsia="Calibri"/>
                <w:szCs w:val="22"/>
                <w:lang w:eastAsia="en-US"/>
              </w:rPr>
            </w:pPr>
            <w:r w:rsidRPr="00E77958">
              <w:rPr>
                <w:rFonts w:eastAsia="Calibri"/>
                <w:szCs w:val="22"/>
                <w:lang w:eastAsia="en-US"/>
              </w:rPr>
              <w:t>Kokkuveomasina operaator peab omama Kutseseaduse alusel väljastatud Forvarderioperaatori kutsetunnistust</w:t>
            </w:r>
          </w:p>
        </w:tc>
        <w:tc>
          <w:tcPr>
            <w:tcW w:w="2015" w:type="dxa"/>
            <w:noWrap/>
            <w:hideMark/>
          </w:tcPr>
          <w:p w14:paraId="444FC711" w14:textId="77777777" w:rsidR="00CD68B9" w:rsidRPr="00E77958" w:rsidRDefault="00CD68B9" w:rsidP="00CD68B9">
            <w:pPr>
              <w:spacing w:after="160" w:line="259" w:lineRule="auto"/>
              <w:jc w:val="center"/>
              <w:rPr>
                <w:rFonts w:eastAsia="Calibri"/>
                <w:szCs w:val="22"/>
                <w:lang w:eastAsia="en-US"/>
              </w:rPr>
            </w:pPr>
            <w:r w:rsidRPr="00E77958">
              <w:rPr>
                <w:rFonts w:eastAsia="Calibri"/>
                <w:szCs w:val="22"/>
                <w:lang w:eastAsia="en-US"/>
              </w:rPr>
              <w:t>koheselt</w:t>
            </w:r>
          </w:p>
        </w:tc>
      </w:tr>
    </w:tbl>
    <w:p w14:paraId="38974C4D" w14:textId="77777777" w:rsidR="00B42B8E" w:rsidRDefault="00B42B8E" w:rsidP="00B42B8E">
      <w:pPr>
        <w:spacing w:after="160" w:line="259" w:lineRule="auto"/>
        <w:rPr>
          <w:rFonts w:eastAsia="Calibri"/>
          <w:szCs w:val="22"/>
          <w:lang w:eastAsia="en-US"/>
        </w:rPr>
      </w:pPr>
    </w:p>
    <w:p w14:paraId="3A65A987" w14:textId="1D274380" w:rsidR="00BB0369" w:rsidRDefault="00BB0369">
      <w:pPr>
        <w:spacing w:after="200" w:line="276" w:lineRule="auto"/>
        <w:rPr>
          <w:b/>
          <w:lang w:eastAsia="en-US"/>
        </w:rPr>
      </w:pPr>
    </w:p>
    <w:p w14:paraId="06555035" w14:textId="77777777" w:rsidR="00BB0369" w:rsidRDefault="00BB0369">
      <w:pPr>
        <w:spacing w:after="200" w:line="276" w:lineRule="auto"/>
        <w:rPr>
          <w:b/>
          <w:lang w:eastAsia="en-US"/>
        </w:rPr>
      </w:pPr>
      <w:r>
        <w:rPr>
          <w:b/>
          <w:lang w:eastAsia="en-US"/>
        </w:rPr>
        <w:br w:type="page"/>
      </w:r>
    </w:p>
    <w:p w14:paraId="52679D70" w14:textId="0B03A4A9" w:rsidR="00BB0369" w:rsidRPr="00655E9C" w:rsidRDefault="00BB0369" w:rsidP="00BB0369">
      <w:pPr>
        <w:ind w:left="4248" w:firstLine="708"/>
        <w:jc w:val="both"/>
        <w:outlineLvl w:val="0"/>
        <w:rPr>
          <w:sz w:val="22"/>
          <w:szCs w:val="22"/>
        </w:rPr>
      </w:pPr>
      <w:r w:rsidRPr="00655E9C">
        <w:rPr>
          <w:sz w:val="22"/>
          <w:szCs w:val="22"/>
        </w:rPr>
        <w:lastRenderedPageBreak/>
        <w:t xml:space="preserve">Lisa </w:t>
      </w:r>
      <w:r w:rsidR="00C86625">
        <w:rPr>
          <w:sz w:val="22"/>
          <w:szCs w:val="22"/>
        </w:rPr>
        <w:t>1</w:t>
      </w:r>
      <w:r w:rsidR="00F23E79">
        <w:rPr>
          <w:sz w:val="22"/>
          <w:szCs w:val="22"/>
        </w:rPr>
        <w:t>1</w:t>
      </w:r>
      <w:r w:rsidRPr="00655E9C">
        <w:rPr>
          <w:sz w:val="22"/>
          <w:szCs w:val="22"/>
        </w:rPr>
        <w:t>/1</w:t>
      </w:r>
    </w:p>
    <w:p w14:paraId="6C0FBA36" w14:textId="77777777" w:rsidR="00BB0369" w:rsidRPr="00655E9C" w:rsidRDefault="00BB0369" w:rsidP="00BB0369">
      <w:pPr>
        <w:ind w:left="4956"/>
        <w:jc w:val="both"/>
        <w:outlineLvl w:val="0"/>
        <w:rPr>
          <w:sz w:val="22"/>
          <w:szCs w:val="22"/>
        </w:rPr>
      </w:pPr>
      <w:r w:rsidRPr="00655E9C">
        <w:rPr>
          <w:sz w:val="22"/>
          <w:szCs w:val="22"/>
        </w:rPr>
        <w:t xml:space="preserve">RMK ja </w:t>
      </w:r>
      <w:r w:rsidRPr="00655E9C">
        <w:fldChar w:fldCharType="begin"/>
      </w:r>
      <w:r w:rsidRPr="00655E9C">
        <w:instrText xml:space="preserve"> MACROBUTTON  AcceptAllChangesInDoc [Sisesta juriidilise isiku nimi] </w:instrText>
      </w:r>
      <w:r w:rsidRPr="00655E9C">
        <w:fldChar w:fldCharType="end"/>
      </w:r>
      <w:r w:rsidRPr="00655E9C">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 raamlepingu nr </w:t>
      </w:r>
    </w:p>
    <w:p w14:paraId="3267925E" w14:textId="77777777" w:rsidR="00BB0369" w:rsidRDefault="00BB0369" w:rsidP="00BB0369">
      <w:pPr>
        <w:ind w:left="4248" w:firstLine="708"/>
        <w:rPr>
          <w:sz w:val="22"/>
          <w:szCs w:val="22"/>
        </w:rPr>
      </w:pPr>
      <w:r w:rsidRPr="00655E9C">
        <w:rPr>
          <w:sz w:val="22"/>
          <w:szCs w:val="22"/>
        </w:rPr>
        <w:t xml:space="preserve">3-2.5.1/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48B8F98A" w14:textId="77777777" w:rsidR="00A368C0" w:rsidRDefault="00A368C0" w:rsidP="00A368C0">
      <w:pPr>
        <w:rPr>
          <w:b/>
          <w:bCs/>
          <w:noProof/>
          <w:kern w:val="28"/>
        </w:rPr>
      </w:pPr>
      <w:r w:rsidRPr="00F11292">
        <w:rPr>
          <w:noProof/>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Default="00A368C0" w:rsidP="00A368C0">
      <w:pPr>
        <w:rPr>
          <w:b/>
          <w:bCs/>
          <w:noProof/>
          <w:kern w:val="28"/>
        </w:rPr>
      </w:pPr>
    </w:p>
    <w:p w14:paraId="5F91D89A" w14:textId="77777777" w:rsidR="00A368C0" w:rsidRDefault="00A368C0" w:rsidP="00A368C0">
      <w:pPr>
        <w:rPr>
          <w:b/>
          <w:bCs/>
          <w:noProof/>
          <w:kern w:val="28"/>
        </w:rPr>
      </w:pPr>
      <w:r w:rsidRPr="00F11292">
        <w:rPr>
          <w:noProof/>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Default="00A368C0" w:rsidP="00A368C0">
      <w:pPr>
        <w:rPr>
          <w:b/>
          <w:bCs/>
          <w:noProof/>
          <w:kern w:val="28"/>
        </w:rPr>
      </w:pPr>
      <w:r>
        <w:rPr>
          <w:b/>
          <w:bCs/>
          <w:noProof/>
          <w:kern w:val="28"/>
        </w:rPr>
        <w:br w:type="page"/>
      </w:r>
    </w:p>
    <w:p w14:paraId="2E5A33E9" w14:textId="77777777" w:rsidR="00A368C0" w:rsidRDefault="00A368C0" w:rsidP="00A368C0">
      <w:pPr>
        <w:rPr>
          <w:b/>
          <w:bCs/>
          <w:noProof/>
          <w:kern w:val="28"/>
        </w:rPr>
      </w:pPr>
    </w:p>
    <w:p w14:paraId="558649FC" w14:textId="77777777" w:rsidR="00A368C0" w:rsidRDefault="00A368C0" w:rsidP="00A368C0">
      <w:pPr>
        <w:rPr>
          <w:b/>
          <w:bCs/>
          <w:noProof/>
          <w:kern w:val="28"/>
        </w:rPr>
      </w:pPr>
      <w:r w:rsidRPr="00ED7174">
        <w:rPr>
          <w:noProof/>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Default="00A368C0" w:rsidP="00A368C0">
      <w:pPr>
        <w:rPr>
          <w:b/>
          <w:bCs/>
          <w:noProof/>
          <w:kern w:val="28"/>
        </w:rPr>
      </w:pPr>
    </w:p>
    <w:p w14:paraId="4204176C" w14:textId="77777777" w:rsidR="00A368C0" w:rsidRDefault="00A368C0" w:rsidP="00A368C0">
      <w:pPr>
        <w:rPr>
          <w:b/>
          <w:bCs/>
          <w:noProof/>
          <w:kern w:val="28"/>
        </w:rPr>
      </w:pPr>
      <w:r w:rsidRPr="00ED7174">
        <w:rPr>
          <w:noProof/>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Default="00A368C0" w:rsidP="00A368C0">
      <w:pPr>
        <w:rPr>
          <w:b/>
          <w:bCs/>
          <w:noProof/>
          <w:kern w:val="28"/>
        </w:rPr>
      </w:pPr>
      <w:r>
        <w:rPr>
          <w:b/>
          <w:bCs/>
          <w:noProof/>
          <w:kern w:val="28"/>
        </w:rPr>
        <w:br w:type="page"/>
      </w:r>
    </w:p>
    <w:p w14:paraId="4445FF8D" w14:textId="77777777" w:rsidR="00A368C0" w:rsidRDefault="00A368C0" w:rsidP="00A368C0">
      <w:pPr>
        <w:rPr>
          <w:b/>
          <w:bCs/>
          <w:noProof/>
          <w:kern w:val="28"/>
        </w:rPr>
      </w:pPr>
    </w:p>
    <w:p w14:paraId="4C69ACAC" w14:textId="77777777" w:rsidR="00A368C0" w:rsidRDefault="00A368C0" w:rsidP="00A368C0">
      <w:pPr>
        <w:rPr>
          <w:b/>
          <w:bCs/>
          <w:noProof/>
          <w:kern w:val="28"/>
        </w:rPr>
      </w:pPr>
      <w:r w:rsidRPr="00ED7174">
        <w:rPr>
          <w:noProof/>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Default="00A368C0" w:rsidP="00A368C0">
      <w:pPr>
        <w:rPr>
          <w:b/>
          <w:bCs/>
          <w:noProof/>
          <w:kern w:val="28"/>
        </w:rPr>
      </w:pPr>
    </w:p>
    <w:p w14:paraId="0C06201E" w14:textId="77777777" w:rsidR="00A368C0" w:rsidRDefault="00A368C0" w:rsidP="00A368C0">
      <w:pPr>
        <w:rPr>
          <w:b/>
          <w:bCs/>
          <w:noProof/>
          <w:kern w:val="28"/>
        </w:rPr>
      </w:pPr>
      <w:r w:rsidRPr="00ED7174">
        <w:rPr>
          <w:noProof/>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Default="00A368C0" w:rsidP="00A368C0">
      <w:pPr>
        <w:rPr>
          <w:b/>
          <w:bCs/>
          <w:noProof/>
          <w:kern w:val="28"/>
        </w:rPr>
      </w:pPr>
      <w:r>
        <w:rPr>
          <w:b/>
          <w:bCs/>
          <w:noProof/>
          <w:kern w:val="28"/>
        </w:rPr>
        <w:br w:type="page"/>
      </w:r>
    </w:p>
    <w:p w14:paraId="57AAD6B7" w14:textId="77777777" w:rsidR="00A368C0" w:rsidRDefault="00A368C0" w:rsidP="00A368C0">
      <w:pPr>
        <w:rPr>
          <w:b/>
          <w:bCs/>
          <w:noProof/>
          <w:kern w:val="28"/>
        </w:rPr>
      </w:pPr>
    </w:p>
    <w:p w14:paraId="4FFC0093" w14:textId="77777777" w:rsidR="00A368C0" w:rsidRDefault="00A368C0" w:rsidP="00A368C0">
      <w:pPr>
        <w:rPr>
          <w:b/>
          <w:bCs/>
          <w:noProof/>
          <w:kern w:val="28"/>
        </w:rPr>
      </w:pPr>
      <w:r w:rsidRPr="00ED7174">
        <w:rPr>
          <w:noProof/>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Default="00A368C0" w:rsidP="00A368C0">
      <w:pPr>
        <w:rPr>
          <w:b/>
          <w:bCs/>
          <w:noProof/>
          <w:kern w:val="28"/>
        </w:rPr>
      </w:pPr>
    </w:p>
    <w:p w14:paraId="7B51CCB8" w14:textId="77777777" w:rsidR="00A368C0" w:rsidRDefault="00A368C0" w:rsidP="00A368C0">
      <w:pPr>
        <w:rPr>
          <w:b/>
          <w:bCs/>
          <w:noProof/>
          <w:kern w:val="28"/>
        </w:rPr>
      </w:pPr>
      <w:r w:rsidRPr="00ED7174">
        <w:rPr>
          <w:noProof/>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Default="00A368C0" w:rsidP="00A368C0">
      <w:pPr>
        <w:rPr>
          <w:b/>
          <w:bCs/>
          <w:noProof/>
          <w:kern w:val="28"/>
        </w:rPr>
      </w:pPr>
      <w:r>
        <w:rPr>
          <w:b/>
          <w:bCs/>
          <w:noProof/>
          <w:kern w:val="28"/>
        </w:rPr>
        <w:br w:type="page"/>
      </w:r>
    </w:p>
    <w:p w14:paraId="6AA6C357" w14:textId="77777777" w:rsidR="00A368C0" w:rsidRDefault="00A368C0" w:rsidP="00A368C0">
      <w:pPr>
        <w:rPr>
          <w:b/>
          <w:bCs/>
          <w:noProof/>
          <w:kern w:val="28"/>
        </w:rPr>
      </w:pPr>
    </w:p>
    <w:p w14:paraId="1AA0DB57" w14:textId="77777777" w:rsidR="00A368C0" w:rsidRDefault="00A368C0" w:rsidP="00A368C0">
      <w:pPr>
        <w:rPr>
          <w:b/>
          <w:bCs/>
          <w:noProof/>
          <w:kern w:val="28"/>
        </w:rPr>
      </w:pPr>
      <w:r w:rsidRPr="00ED7174">
        <w:rPr>
          <w:noProof/>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Default="00A368C0" w:rsidP="00A368C0">
      <w:pPr>
        <w:rPr>
          <w:b/>
          <w:bCs/>
          <w:noProof/>
          <w:kern w:val="28"/>
        </w:rPr>
      </w:pPr>
    </w:p>
    <w:p w14:paraId="577AB062" w14:textId="77777777" w:rsidR="00A368C0" w:rsidRDefault="00A368C0" w:rsidP="00A368C0">
      <w:pPr>
        <w:rPr>
          <w:b/>
          <w:bCs/>
          <w:noProof/>
          <w:kern w:val="28"/>
        </w:rPr>
      </w:pPr>
      <w:r w:rsidRPr="00ED7174">
        <w:rPr>
          <w:noProof/>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Default="00F73E0F">
      <w:pPr>
        <w:spacing w:after="200" w:line="276" w:lineRule="auto"/>
        <w:rPr>
          <w:b/>
          <w:lang w:eastAsia="en-US"/>
        </w:rPr>
      </w:pPr>
      <w:r>
        <w:rPr>
          <w:b/>
          <w:lang w:eastAsia="en-US"/>
        </w:rPr>
        <w:br w:type="page"/>
      </w:r>
    </w:p>
    <w:p w14:paraId="630A16F0" w14:textId="7D90562E" w:rsidR="005E1D2A" w:rsidRPr="00D41DC8" w:rsidRDefault="005E1D2A" w:rsidP="00E878FA">
      <w:pPr>
        <w:ind w:left="5387"/>
        <w:outlineLvl w:val="0"/>
        <w:rPr>
          <w:sz w:val="22"/>
        </w:rPr>
      </w:pPr>
      <w:r w:rsidRPr="00E713CB">
        <w:rPr>
          <w:sz w:val="22"/>
        </w:rPr>
        <w:lastRenderedPageBreak/>
        <w:t xml:space="preserve">Lisa </w:t>
      </w:r>
      <w:r w:rsidR="00C86625">
        <w:rPr>
          <w:sz w:val="22"/>
        </w:rPr>
        <w:t>1</w:t>
      </w:r>
      <w:r w:rsidR="00F23E79">
        <w:rPr>
          <w:sz w:val="22"/>
        </w:rPr>
        <w:t>2</w:t>
      </w:r>
      <w:r w:rsidR="00E878FA">
        <w:rPr>
          <w:sz w:val="22"/>
        </w:rPr>
        <w:t>/1</w:t>
      </w:r>
      <w:r w:rsidRPr="00E713CB">
        <w:rPr>
          <w:sz w:val="22"/>
        </w:rPr>
        <w:br/>
        <w:t>RMK ja</w:t>
      </w:r>
      <w:r w:rsidR="004F0F3A" w:rsidRPr="004F0F3A">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t>[Sisesta</w:t>
          </w:r>
          <w:r w:rsidR="003B5102">
            <w:t xml:space="preserve"> juriidilise</w:t>
          </w:r>
          <w:r w:rsidR="00F93DF7">
            <w:t xml:space="preserve"> isiku n</w:t>
          </w:r>
          <w:r w:rsidR="00E878FA">
            <w:t>imi]</w:t>
          </w:r>
        </w:sdtContent>
      </w:sdt>
      <w:r w:rsidRPr="00D41DC8">
        <w:rPr>
          <w:sz w:val="22"/>
        </w:rPr>
        <w:br/>
      </w:r>
      <w:r w:rsidRPr="0034468F">
        <w:rPr>
          <w:sz w:val="22"/>
        </w:rP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34468F">
            <w:rPr>
              <w:sz w:val="22"/>
            </w:rPr>
            <w:t>[Vali kuupäev]</w:t>
          </w:r>
        </w:sdtContent>
      </w:sdt>
      <w:r w:rsidRPr="0034468F">
        <w:rPr>
          <w:sz w:val="22"/>
        </w:rPr>
        <w:t xml:space="preserve"> lepingu nr </w:t>
      </w:r>
      <w:r w:rsidRPr="0034468F">
        <w:rPr>
          <w:sz w:val="22"/>
        </w:rPr>
        <w:br/>
      </w:r>
      <w:r w:rsidRPr="0034468F">
        <w:rPr>
          <w:sz w:val="22"/>
        </w:rPr>
        <w:fldChar w:fldCharType="begin"/>
      </w:r>
      <w:r w:rsidRPr="0034468F">
        <w:rPr>
          <w:sz w:val="22"/>
        </w:rPr>
        <w:instrText xml:space="preserve"> MACROBUTTON  AcceptAllChangesInDoc [Sisesta number] </w:instrText>
      </w:r>
      <w:r w:rsidRPr="0034468F">
        <w:rPr>
          <w:sz w:val="22"/>
        </w:rPr>
        <w:fldChar w:fldCharType="end"/>
      </w:r>
      <w:r w:rsidRPr="0034468F">
        <w:rPr>
          <w:sz w:val="22"/>
        </w:rPr>
        <w:t>juurde</w:t>
      </w:r>
    </w:p>
    <w:p w14:paraId="151EF013" w14:textId="77777777" w:rsidR="005E1D2A" w:rsidRPr="0034468F" w:rsidRDefault="005E1D2A" w:rsidP="005E1D2A"/>
    <w:p w14:paraId="5EECB82E" w14:textId="77777777" w:rsidR="005E1D2A" w:rsidRPr="0034468F" w:rsidRDefault="005E1D2A" w:rsidP="005E1D2A"/>
    <w:p w14:paraId="3A62AE27" w14:textId="77777777" w:rsidR="005E1D2A" w:rsidRPr="0034468F" w:rsidRDefault="005E1D2A" w:rsidP="005E1D2A">
      <w:pPr>
        <w:jc w:val="center"/>
        <w:rPr>
          <w:b/>
          <w:bCs/>
        </w:rPr>
      </w:pPr>
      <w:r w:rsidRPr="0034468F">
        <w:rPr>
          <w:b/>
          <w:bCs/>
        </w:rPr>
        <w:t>ANDMETÖÖTLUSE TINGIMUSED VOLITATUD TÖÖTLEJALE</w:t>
      </w:r>
    </w:p>
    <w:p w14:paraId="76BFE827" w14:textId="77777777" w:rsidR="005E1D2A" w:rsidRPr="0034468F"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34468F" w:rsidRDefault="005E1D2A" w:rsidP="005E1D2A">
          <w:pPr>
            <w:jc w:val="right"/>
          </w:pPr>
          <w:r w:rsidRPr="0034468F">
            <w:t>[Vali kuupäev]</w:t>
          </w:r>
        </w:p>
      </w:sdtContent>
    </w:sdt>
    <w:p w14:paraId="40D6043A" w14:textId="77777777" w:rsidR="005E1D2A" w:rsidRPr="0034468F" w:rsidRDefault="005E1D2A" w:rsidP="005E1D2A">
      <w:pPr>
        <w:jc w:val="right"/>
      </w:pPr>
      <w:r w:rsidRPr="0034468F">
        <w:t>(hiliseima digitaalallkirja kuupäev)</w:t>
      </w:r>
    </w:p>
    <w:p w14:paraId="6D6CF40B" w14:textId="77777777" w:rsidR="005E1D2A" w:rsidRPr="0034468F" w:rsidRDefault="005E1D2A" w:rsidP="005E1D2A"/>
    <w:p w14:paraId="07DB3513" w14:textId="77777777" w:rsidR="005E1D2A" w:rsidRPr="0034468F" w:rsidRDefault="005E1D2A" w:rsidP="005E1D2A">
      <w:pPr>
        <w:pStyle w:val="Loendilik"/>
        <w:numPr>
          <w:ilvl w:val="0"/>
          <w:numId w:val="34"/>
        </w:numPr>
        <w:spacing w:after="240"/>
        <w:jc w:val="both"/>
        <w:rPr>
          <w:b/>
          <w:bCs/>
        </w:rPr>
      </w:pPr>
      <w:r w:rsidRPr="0034468F">
        <w:rPr>
          <w:b/>
          <w:bCs/>
        </w:rPr>
        <w:t>Lisa eesmärk</w:t>
      </w:r>
    </w:p>
    <w:p w14:paraId="7F8FBCBE" w14:textId="77777777" w:rsidR="005E1D2A" w:rsidRPr="0034468F" w:rsidRDefault="005E1D2A" w:rsidP="005E1D2A">
      <w:pPr>
        <w:pStyle w:val="Loendilik"/>
        <w:numPr>
          <w:ilvl w:val="1"/>
          <w:numId w:val="34"/>
        </w:numPr>
        <w:spacing w:after="240"/>
        <w:ind w:left="567" w:hanging="573"/>
        <w:jc w:val="both"/>
      </w:pPr>
      <w:r w:rsidRPr="0034468F">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34468F" w:rsidRDefault="005E1D2A" w:rsidP="005E1D2A">
      <w:pPr>
        <w:pStyle w:val="Loendilik"/>
        <w:numPr>
          <w:ilvl w:val="1"/>
          <w:numId w:val="34"/>
        </w:numPr>
        <w:spacing w:after="240"/>
        <w:ind w:left="567" w:hanging="573"/>
        <w:jc w:val="both"/>
      </w:pPr>
      <w:r w:rsidRPr="0034468F">
        <w:rPr>
          <w:b/>
          <w:bCs/>
        </w:rPr>
        <w:t>Riigimetsa Majandamise Keskus</w:t>
      </w:r>
      <w:r w:rsidRPr="0034468F">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Pr>
              <w:b/>
              <w:bCs/>
            </w:rPr>
            <w:t>[Sisesta juriidilise isiku nimi]</w:t>
          </w:r>
        </w:sdtContent>
      </w:sdt>
      <w:r w:rsidRPr="0034468F">
        <w:t xml:space="preserve"> (edaspidi volitatud töötleja) punktis 1.1. nimetatud andmed ja volitab volitatud töötlejat neid andmeid töötlema ainult juhul, kui andmete töötlemine on lepingust tulenevalt vajalik.</w:t>
      </w:r>
    </w:p>
    <w:p w14:paraId="27AC974F" w14:textId="77777777" w:rsidR="005E1D2A" w:rsidRPr="0034468F" w:rsidRDefault="005E1D2A" w:rsidP="005E1D2A">
      <w:pPr>
        <w:pStyle w:val="Loendilik"/>
        <w:numPr>
          <w:ilvl w:val="1"/>
          <w:numId w:val="34"/>
        </w:numPr>
        <w:spacing w:after="240"/>
        <w:ind w:left="567" w:hanging="573"/>
        <w:jc w:val="both"/>
      </w:pPr>
      <w:r w:rsidRPr="0034468F">
        <w:t>Vastuolude korral lepingu ja käesoleva lisa sätete vahel tuleb juhinduda käesoleva lisa sätetest.</w:t>
      </w:r>
    </w:p>
    <w:p w14:paraId="2335797C" w14:textId="77777777" w:rsidR="005E1D2A" w:rsidRPr="0034468F" w:rsidRDefault="005E1D2A" w:rsidP="005E1D2A">
      <w:pPr>
        <w:spacing w:after="240"/>
        <w:ind w:left="-6"/>
      </w:pPr>
    </w:p>
    <w:p w14:paraId="55823DF9" w14:textId="77777777" w:rsidR="005E1D2A" w:rsidRPr="0034468F" w:rsidRDefault="005E1D2A" w:rsidP="005E1D2A">
      <w:pPr>
        <w:pStyle w:val="Loendilik"/>
        <w:numPr>
          <w:ilvl w:val="0"/>
          <w:numId w:val="34"/>
        </w:numPr>
        <w:spacing w:after="240"/>
        <w:jc w:val="both"/>
        <w:rPr>
          <w:b/>
          <w:bCs/>
        </w:rPr>
      </w:pPr>
      <w:r w:rsidRPr="0034468F">
        <w:rPr>
          <w:b/>
          <w:bCs/>
        </w:rPr>
        <w:t>Käesolevas lisas kasutatakse mõisteid alljärgnevas tähenduses:</w:t>
      </w:r>
    </w:p>
    <w:p w14:paraId="00904E94" w14:textId="77777777" w:rsidR="005E1D2A" w:rsidRPr="0034468F" w:rsidRDefault="005E1D2A" w:rsidP="005E1D2A">
      <w:pPr>
        <w:pStyle w:val="Loendilik"/>
        <w:numPr>
          <w:ilvl w:val="1"/>
          <w:numId w:val="34"/>
        </w:numPr>
        <w:spacing w:after="240"/>
        <w:ind w:left="567" w:hanging="573"/>
        <w:jc w:val="both"/>
      </w:pPr>
      <w:r w:rsidRPr="0034468F">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34468F" w:rsidRDefault="005E1D2A" w:rsidP="005E1D2A">
      <w:pPr>
        <w:pStyle w:val="Loendilik"/>
        <w:numPr>
          <w:ilvl w:val="1"/>
          <w:numId w:val="34"/>
        </w:numPr>
        <w:spacing w:after="240"/>
        <w:ind w:left="567" w:hanging="573"/>
        <w:jc w:val="both"/>
      </w:pPr>
      <w:r w:rsidRPr="0034468F">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34468F" w:rsidRDefault="005E1D2A" w:rsidP="005E1D2A">
      <w:pPr>
        <w:pStyle w:val="Loendilik"/>
        <w:numPr>
          <w:ilvl w:val="1"/>
          <w:numId w:val="34"/>
        </w:numPr>
        <w:spacing w:after="240"/>
        <w:ind w:left="567" w:hanging="573"/>
        <w:jc w:val="both"/>
      </w:pPr>
      <w:r w:rsidRPr="0034468F">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34468F" w:rsidRDefault="005E1D2A" w:rsidP="005E1D2A">
      <w:pPr>
        <w:pStyle w:val="Loendilik"/>
        <w:numPr>
          <w:ilvl w:val="1"/>
          <w:numId w:val="34"/>
        </w:numPr>
        <w:spacing w:after="240"/>
        <w:ind w:left="567" w:hanging="573"/>
        <w:jc w:val="both"/>
      </w:pPr>
      <w:r w:rsidRPr="0034468F">
        <w:t xml:space="preserve">„andmed” – (isikuandmed, looduskaitselise piirangu kohta käiv teave, riigikaitsega seonduv teave). </w:t>
      </w:r>
      <w:r w:rsidRPr="0034468F">
        <w:rPr>
          <w:b/>
          <w:bCs/>
        </w:rPr>
        <w:t>Isikuandmed</w:t>
      </w:r>
      <w:r w:rsidRPr="0034468F">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34468F">
        <w:rPr>
          <w:b/>
          <w:bCs/>
        </w:rPr>
        <w:t>Looduskaitselise piirangu kohta käiv teave</w:t>
      </w:r>
      <w:r w:rsidRPr="0034468F">
        <w:t xml:space="preserve"> - I ja II kaitsekategooria liigi isendi täpse elupaiga asukoha avalikustamine. Püsielupaiga asukohad. </w:t>
      </w:r>
      <w:r w:rsidRPr="0034468F">
        <w:rPr>
          <w:b/>
          <w:bCs/>
        </w:rPr>
        <w:t>Riigikaitsega seonduv teave</w:t>
      </w:r>
      <w:r w:rsidRPr="0034468F">
        <w:t xml:space="preserve"> - AvTS § 35 lõikes 1 nimetatud riigikaitsega seonduv teave;</w:t>
      </w:r>
    </w:p>
    <w:p w14:paraId="60B7B488" w14:textId="7F39E744" w:rsidR="005E1D2A" w:rsidRPr="0034468F" w:rsidRDefault="005E1D2A" w:rsidP="004D37A3">
      <w:pPr>
        <w:pStyle w:val="Loendilik"/>
        <w:numPr>
          <w:ilvl w:val="1"/>
          <w:numId w:val="34"/>
        </w:numPr>
        <w:spacing w:after="240"/>
        <w:ind w:left="567" w:hanging="573"/>
        <w:jc w:val="both"/>
      </w:pPr>
      <w:r w:rsidRPr="0034468F">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34468F" w:rsidRDefault="005E1D2A" w:rsidP="005E1D2A">
      <w:pPr>
        <w:pStyle w:val="Loendilik"/>
        <w:numPr>
          <w:ilvl w:val="0"/>
          <w:numId w:val="34"/>
        </w:numPr>
        <w:spacing w:after="240"/>
        <w:jc w:val="both"/>
        <w:rPr>
          <w:b/>
          <w:bCs/>
        </w:rPr>
      </w:pPr>
      <w:r w:rsidRPr="0034468F">
        <w:rPr>
          <w:b/>
          <w:bCs/>
        </w:rPr>
        <w:lastRenderedPageBreak/>
        <w:t>Andmete töötlemine</w:t>
      </w:r>
    </w:p>
    <w:p w14:paraId="4233183D" w14:textId="77777777" w:rsidR="005E1D2A" w:rsidRPr="0034468F" w:rsidRDefault="005E1D2A" w:rsidP="005E1D2A">
      <w:pPr>
        <w:pStyle w:val="Loendilik"/>
        <w:numPr>
          <w:ilvl w:val="1"/>
          <w:numId w:val="34"/>
        </w:numPr>
        <w:spacing w:after="240"/>
        <w:ind w:left="567" w:hanging="573"/>
        <w:jc w:val="both"/>
      </w:pPr>
      <w:r w:rsidRPr="0034468F">
        <w:t>Volitatud töötleja kohustused:</w:t>
      </w:r>
    </w:p>
    <w:p w14:paraId="3D35B314" w14:textId="77777777" w:rsidR="005E1D2A" w:rsidRPr="0034468F" w:rsidRDefault="005E1D2A" w:rsidP="005E1D2A">
      <w:pPr>
        <w:pStyle w:val="Loendilik"/>
        <w:numPr>
          <w:ilvl w:val="2"/>
          <w:numId w:val="34"/>
        </w:numPr>
        <w:spacing w:after="240"/>
        <w:ind w:left="709" w:hanging="715"/>
        <w:jc w:val="both"/>
      </w:pPr>
      <w:r w:rsidRPr="0034468F">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34468F" w:rsidRDefault="005E1D2A" w:rsidP="005E1D2A">
      <w:pPr>
        <w:pStyle w:val="Loendilik"/>
        <w:numPr>
          <w:ilvl w:val="2"/>
          <w:numId w:val="34"/>
        </w:numPr>
        <w:spacing w:after="240"/>
        <w:ind w:left="709" w:hanging="715"/>
        <w:jc w:val="both"/>
      </w:pPr>
      <w:r w:rsidRPr="0034468F">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34468F" w:rsidRDefault="005E1D2A" w:rsidP="005E1D2A">
      <w:pPr>
        <w:pStyle w:val="Loendilik"/>
        <w:numPr>
          <w:ilvl w:val="2"/>
          <w:numId w:val="34"/>
        </w:numPr>
        <w:spacing w:after="240"/>
        <w:ind w:left="709" w:hanging="715"/>
        <w:jc w:val="both"/>
      </w:pPr>
      <w:r w:rsidRPr="0034468F">
        <w:t>mitte edastama andmeid väljapoole Euroopa Liidu liikmesriikide ja Euroopa Majandusühendusse kuuluvate riikide territooriumit ilma vastutava töötleja sellekohase selgesõnalise kirjaliku nõusolekuta;</w:t>
      </w:r>
    </w:p>
    <w:p w14:paraId="3E3A8E20" w14:textId="77777777" w:rsidR="005E1D2A" w:rsidRPr="0034468F" w:rsidRDefault="005E1D2A" w:rsidP="005E1D2A">
      <w:pPr>
        <w:pStyle w:val="Loendilik"/>
        <w:numPr>
          <w:ilvl w:val="2"/>
          <w:numId w:val="34"/>
        </w:numPr>
        <w:spacing w:after="240"/>
        <w:ind w:left="709" w:hanging="715"/>
        <w:jc w:val="both"/>
      </w:pPr>
      <w:r w:rsidRPr="0034468F">
        <w:t>täitma kõiki kehtivaid andmete töötlemisalaseid nõudeid, andmete turvalisust puudutavaid ning andmete kaitse alaseid Euroopa Liidu ja Eesti Vabariigi õigusakte ja muid eeskirju;</w:t>
      </w:r>
    </w:p>
    <w:p w14:paraId="676B438E" w14:textId="77777777" w:rsidR="005E1D2A" w:rsidRPr="0034468F" w:rsidRDefault="005E1D2A" w:rsidP="005E1D2A">
      <w:pPr>
        <w:pStyle w:val="Loendilik"/>
        <w:numPr>
          <w:ilvl w:val="2"/>
          <w:numId w:val="34"/>
        </w:numPr>
        <w:spacing w:after="240"/>
        <w:ind w:left="709" w:hanging="715"/>
        <w:jc w:val="both"/>
      </w:pPr>
      <w:r w:rsidRPr="0034468F">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34468F" w:rsidRDefault="005E1D2A" w:rsidP="005E1D2A">
      <w:pPr>
        <w:pStyle w:val="Loendilik"/>
        <w:numPr>
          <w:ilvl w:val="2"/>
          <w:numId w:val="34"/>
        </w:numPr>
        <w:spacing w:after="240"/>
        <w:ind w:left="709" w:hanging="709"/>
        <w:jc w:val="both"/>
      </w:pPr>
      <w:r w:rsidRPr="0034468F">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34468F" w:rsidRDefault="005E1D2A" w:rsidP="005E1D2A">
      <w:pPr>
        <w:spacing w:after="240"/>
      </w:pPr>
    </w:p>
    <w:p w14:paraId="1D0132D3" w14:textId="77777777" w:rsidR="005E1D2A" w:rsidRPr="0034468F" w:rsidRDefault="005E1D2A" w:rsidP="005E1D2A">
      <w:pPr>
        <w:pStyle w:val="Loendilik"/>
        <w:numPr>
          <w:ilvl w:val="0"/>
          <w:numId w:val="34"/>
        </w:numPr>
        <w:spacing w:after="240"/>
        <w:jc w:val="both"/>
        <w:rPr>
          <w:b/>
          <w:bCs/>
        </w:rPr>
      </w:pPr>
      <w:r w:rsidRPr="0034468F">
        <w:rPr>
          <w:b/>
          <w:bCs/>
        </w:rPr>
        <w:t>Andmetega seotud rikkumisest teavitamine</w:t>
      </w:r>
    </w:p>
    <w:p w14:paraId="520797B3" w14:textId="77777777" w:rsidR="005E1D2A" w:rsidRPr="0034468F" w:rsidRDefault="005E1D2A" w:rsidP="005E1D2A">
      <w:pPr>
        <w:pStyle w:val="Loendilik"/>
        <w:numPr>
          <w:ilvl w:val="1"/>
          <w:numId w:val="34"/>
        </w:numPr>
        <w:spacing w:after="240"/>
        <w:ind w:left="567" w:hanging="573"/>
        <w:jc w:val="both"/>
      </w:pPr>
      <w:r w:rsidRPr="0034468F">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34468F" w:rsidRDefault="005E1D2A" w:rsidP="005E1D2A">
      <w:pPr>
        <w:pStyle w:val="Loendilik"/>
        <w:numPr>
          <w:ilvl w:val="1"/>
          <w:numId w:val="34"/>
        </w:numPr>
        <w:spacing w:after="240"/>
        <w:ind w:left="567" w:hanging="573"/>
        <w:jc w:val="both"/>
      </w:pPr>
      <w:r w:rsidRPr="0034468F">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34468F" w:rsidRDefault="005E1D2A" w:rsidP="005E1D2A">
      <w:pPr>
        <w:pStyle w:val="Loendilik"/>
        <w:numPr>
          <w:ilvl w:val="2"/>
          <w:numId w:val="34"/>
        </w:numPr>
        <w:spacing w:after="240"/>
        <w:ind w:left="709" w:hanging="715"/>
        <w:jc w:val="both"/>
      </w:pPr>
      <w:r w:rsidRPr="0034468F">
        <w:t>toimunud andmetega seotud rikkumise laad, eeldatav kuupäev ja kellaaeg;</w:t>
      </w:r>
    </w:p>
    <w:p w14:paraId="6232BADC" w14:textId="77777777" w:rsidR="005E1D2A" w:rsidRPr="0034468F" w:rsidRDefault="005E1D2A" w:rsidP="005E1D2A">
      <w:pPr>
        <w:pStyle w:val="Loendilik"/>
        <w:numPr>
          <w:ilvl w:val="2"/>
          <w:numId w:val="34"/>
        </w:numPr>
        <w:spacing w:after="240"/>
        <w:ind w:left="709" w:hanging="715"/>
        <w:jc w:val="both"/>
      </w:pPr>
      <w:r w:rsidRPr="0034468F">
        <w:t>volitatud töötleja asjakohase kontaktisiku nimi ja kontaktandmed, kellelt saab täiendavat informatsiooni;</w:t>
      </w:r>
    </w:p>
    <w:p w14:paraId="4F37846E" w14:textId="77777777" w:rsidR="005E1D2A" w:rsidRPr="0034468F" w:rsidRDefault="005E1D2A" w:rsidP="005E1D2A">
      <w:pPr>
        <w:pStyle w:val="Loendilik"/>
        <w:numPr>
          <w:ilvl w:val="2"/>
          <w:numId w:val="34"/>
        </w:numPr>
        <w:spacing w:after="240"/>
        <w:ind w:left="709" w:hanging="715"/>
        <w:jc w:val="both"/>
      </w:pPr>
      <w:r w:rsidRPr="0034468F">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34468F" w:rsidRDefault="005E1D2A" w:rsidP="005E1D2A">
      <w:pPr>
        <w:pStyle w:val="Loendilik"/>
        <w:numPr>
          <w:ilvl w:val="2"/>
          <w:numId w:val="34"/>
        </w:numPr>
        <w:spacing w:after="240"/>
        <w:ind w:left="709" w:hanging="715"/>
        <w:jc w:val="both"/>
      </w:pPr>
      <w:r w:rsidRPr="0034468F">
        <w:t xml:space="preserve">esitama muud teavet, mis on mõistlikult nõutav, et </w:t>
      </w:r>
      <w:r w:rsidRPr="001520F1">
        <w:t>vastutav töötleja</w:t>
      </w:r>
      <w:r w:rsidRPr="0034468F">
        <w:t xml:space="preserve"> saaks täita kohaldatavaid andmekaitsealaseid õigusakte, sealhulgas riigiasutustega seotud teavitamise ja avaldamise kohustusi, näiteks teavet, mis on nõutav andmesubjekti tuvastamiseks.</w:t>
      </w:r>
    </w:p>
    <w:p w14:paraId="7A62304E" w14:textId="77777777" w:rsidR="005E1D2A" w:rsidRPr="0034468F" w:rsidRDefault="005E1D2A" w:rsidP="005E1D2A">
      <w:pPr>
        <w:spacing w:after="240"/>
        <w:ind w:left="-6"/>
      </w:pPr>
    </w:p>
    <w:p w14:paraId="23E41ED1" w14:textId="77777777" w:rsidR="005E1D2A" w:rsidRPr="0034468F" w:rsidRDefault="005E1D2A" w:rsidP="005E1D2A">
      <w:pPr>
        <w:pStyle w:val="Loendilik"/>
        <w:numPr>
          <w:ilvl w:val="0"/>
          <w:numId w:val="34"/>
        </w:numPr>
        <w:spacing w:after="240"/>
        <w:jc w:val="both"/>
        <w:rPr>
          <w:b/>
          <w:bCs/>
        </w:rPr>
      </w:pPr>
      <w:r w:rsidRPr="0034468F">
        <w:rPr>
          <w:b/>
          <w:bCs/>
        </w:rPr>
        <w:lastRenderedPageBreak/>
        <w:t>Muud sätted</w:t>
      </w:r>
    </w:p>
    <w:p w14:paraId="017F02C9" w14:textId="77777777" w:rsidR="005E1D2A" w:rsidRPr="0034468F" w:rsidRDefault="005E1D2A" w:rsidP="005E1D2A">
      <w:pPr>
        <w:pStyle w:val="Loendilik"/>
        <w:numPr>
          <w:ilvl w:val="1"/>
          <w:numId w:val="34"/>
        </w:numPr>
        <w:spacing w:after="240"/>
        <w:ind w:left="567" w:hanging="573"/>
        <w:jc w:val="both"/>
      </w:pPr>
      <w:r w:rsidRPr="0034468F">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34468F" w:rsidRDefault="005E1D2A" w:rsidP="005E1D2A">
      <w:pPr>
        <w:pStyle w:val="Loendilik"/>
        <w:numPr>
          <w:ilvl w:val="1"/>
          <w:numId w:val="34"/>
        </w:numPr>
        <w:spacing w:after="240"/>
        <w:ind w:left="567" w:hanging="573"/>
        <w:jc w:val="both"/>
      </w:pPr>
      <w:r w:rsidRPr="0034468F">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34468F" w:rsidRDefault="005E1D2A" w:rsidP="005E1D2A">
      <w:pPr>
        <w:pStyle w:val="Loendilik"/>
        <w:numPr>
          <w:ilvl w:val="1"/>
          <w:numId w:val="34"/>
        </w:numPr>
        <w:spacing w:after="240"/>
        <w:ind w:left="567" w:hanging="573"/>
        <w:jc w:val="both"/>
      </w:pPr>
      <w:r w:rsidRPr="0034468F">
        <w:t>Võimaldama vastutaval töötlejal või tema poolt volitatud audiitoril teha auditeid ja kontrolle ning panustama nendesse.</w:t>
      </w:r>
    </w:p>
    <w:p w14:paraId="6477175F" w14:textId="77777777" w:rsidR="005E1D2A" w:rsidRPr="0034468F" w:rsidRDefault="005E1D2A" w:rsidP="005E1D2A">
      <w:pPr>
        <w:pStyle w:val="Loendilik"/>
        <w:numPr>
          <w:ilvl w:val="1"/>
          <w:numId w:val="34"/>
        </w:numPr>
        <w:spacing w:after="240"/>
        <w:ind w:left="567" w:hanging="573"/>
        <w:jc w:val="both"/>
      </w:pPr>
      <w:r w:rsidRPr="0034468F">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34468F" w:rsidRDefault="005E1D2A" w:rsidP="005E1D2A">
      <w:pPr>
        <w:pStyle w:val="Loendilik"/>
        <w:numPr>
          <w:ilvl w:val="1"/>
          <w:numId w:val="34"/>
        </w:numPr>
        <w:spacing w:after="240"/>
        <w:ind w:left="567" w:hanging="573"/>
        <w:jc w:val="both"/>
      </w:pPr>
      <w:r w:rsidRPr="0034468F">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34468F" w:rsidRDefault="005E1D2A" w:rsidP="005E1D2A">
      <w:pPr>
        <w:pStyle w:val="Loendilik"/>
        <w:numPr>
          <w:ilvl w:val="1"/>
          <w:numId w:val="34"/>
        </w:numPr>
        <w:spacing w:after="240"/>
        <w:ind w:left="567" w:hanging="573"/>
        <w:jc w:val="both"/>
      </w:pPr>
      <w:r w:rsidRPr="0034468F">
        <w:t>Konfidentsiaalsuskohustuse nõue on tähtajatu ning kehtib nii lepingu täitmise ajal kui ka pärast lepingu lõppemist.</w:t>
      </w:r>
    </w:p>
    <w:p w14:paraId="053D3523" w14:textId="77777777" w:rsidR="005E1D2A" w:rsidRPr="00D41DC8" w:rsidRDefault="005E1D2A" w:rsidP="005E1D2A">
      <w:pPr>
        <w:shd w:val="clear" w:color="auto" w:fill="FFFFFF"/>
        <w:spacing w:after="60" w:line="276" w:lineRule="auto"/>
        <w:rPr>
          <w:b/>
        </w:rPr>
      </w:pPr>
    </w:p>
    <w:p w14:paraId="182C2302" w14:textId="77777777" w:rsidR="005E1D2A" w:rsidRPr="00D41DC8" w:rsidRDefault="005E1D2A" w:rsidP="005E1D2A">
      <w:pPr>
        <w:shd w:val="clear" w:color="auto" w:fill="FFFFFF"/>
        <w:spacing w:after="60" w:line="276" w:lineRule="auto"/>
        <w:rPr>
          <w:b/>
        </w:rPr>
      </w:pPr>
      <w:r w:rsidRPr="00D41DC8">
        <w:rPr>
          <w:b/>
        </w:rPr>
        <w:t xml:space="preserve">Poolte allkirjad </w:t>
      </w:r>
    </w:p>
    <w:p w14:paraId="7047CC68" w14:textId="77777777" w:rsidR="005E1D2A" w:rsidRPr="00D41DC8" w:rsidRDefault="005E1D2A" w:rsidP="005E1D2A">
      <w:pPr>
        <w:shd w:val="clear" w:color="auto" w:fill="FFFFFF"/>
        <w:spacing w:after="60" w:line="276" w:lineRule="auto"/>
        <w:rPr>
          <w:b/>
        </w:rPr>
      </w:pPr>
    </w:p>
    <w:p w14:paraId="0D7992F7" w14:textId="77777777" w:rsidR="005E1D2A" w:rsidRPr="00D41DC8" w:rsidRDefault="005E1D2A" w:rsidP="005E1D2A">
      <w:pPr>
        <w:shd w:val="clear" w:color="auto" w:fill="FFFFFF"/>
        <w:spacing w:after="60" w:line="276" w:lineRule="auto"/>
        <w:rPr>
          <w:b/>
        </w:rPr>
      </w:pPr>
      <w:r w:rsidRPr="00D41DC8">
        <w:rPr>
          <w:b/>
        </w:rPr>
        <w:t xml:space="preserve">Vastutav töötleja </w:t>
      </w:r>
      <w:r w:rsidRPr="00D41DC8">
        <w:rPr>
          <w:b/>
        </w:rPr>
        <w:tab/>
      </w:r>
      <w:r w:rsidRPr="00D41DC8">
        <w:rPr>
          <w:b/>
        </w:rPr>
        <w:tab/>
      </w:r>
      <w:r w:rsidRPr="00D41DC8">
        <w:rPr>
          <w:b/>
        </w:rPr>
        <w:tab/>
      </w:r>
      <w:r w:rsidRPr="00D41DC8">
        <w:rPr>
          <w:b/>
        </w:rPr>
        <w:tab/>
      </w:r>
      <w:r w:rsidRPr="00D41DC8">
        <w:rPr>
          <w:b/>
        </w:rPr>
        <w:tab/>
        <w:t>Volitatud töötleja</w:t>
      </w:r>
    </w:p>
    <w:p w14:paraId="0C07D7D7" w14:textId="392CADA4" w:rsidR="005E1D2A" w:rsidRPr="00D41DC8" w:rsidRDefault="005E1D2A" w:rsidP="005E1D2A">
      <w:pPr>
        <w:shd w:val="clear" w:color="auto" w:fill="FFFFFF"/>
        <w:spacing w:after="60" w:line="276" w:lineRule="auto"/>
      </w:pPr>
      <w:r w:rsidRPr="00D41DC8">
        <w:t>Riigimetsa Majandamise Keskus</w:t>
      </w:r>
      <w:r w:rsidRPr="00D41DC8">
        <w:tab/>
      </w:r>
      <w:r w:rsidRPr="00D41DC8">
        <w:tab/>
      </w:r>
      <w:r w:rsidRPr="00D41DC8">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t>[Sisesta juriidilise isiku nimi]</w:t>
          </w:r>
        </w:sdtContent>
      </w:sdt>
    </w:p>
    <w:p w14:paraId="23EFF8DF" w14:textId="77777777" w:rsidR="005E1D2A" w:rsidRPr="00D41DC8" w:rsidRDefault="005E1D2A" w:rsidP="005E1D2A"/>
    <w:p w14:paraId="482B4B78" w14:textId="77777777" w:rsidR="005E1D2A" w:rsidRPr="0034468F" w:rsidRDefault="00236041"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34468F">
            <w:t>[Vali sobiv]</w:t>
          </w:r>
        </w:sdtContent>
      </w:sdt>
      <w:r w:rsidR="005E1D2A" w:rsidRPr="0034468F">
        <w:rPr>
          <w:b/>
        </w:rPr>
        <w:tab/>
      </w:r>
      <w:r w:rsidR="005E1D2A" w:rsidRPr="0034468F">
        <w:rPr>
          <w:b/>
        </w:rPr>
        <w:tab/>
      </w:r>
      <w:r w:rsidR="005E1D2A" w:rsidRPr="0034468F">
        <w:rPr>
          <w:b/>
        </w:rPr>
        <w:tab/>
      </w:r>
      <w:r w:rsidR="005E1D2A" w:rsidRPr="0034468F">
        <w:rPr>
          <w:b/>
        </w:rPr>
        <w:tab/>
      </w:r>
      <w:r w:rsidR="005E1D2A" w:rsidRPr="0034468F">
        <w:rPr>
          <w:b/>
        </w:rPr>
        <w:tab/>
      </w:r>
      <w:r w:rsidR="005E1D2A" w:rsidRPr="0034468F">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34468F">
            <w:t>[Vali sobiv]</w:t>
          </w:r>
        </w:sdtContent>
      </w:sdt>
      <w:r w:rsidR="005E1D2A" w:rsidRPr="0034468F">
        <w:rPr>
          <w:b/>
        </w:rPr>
        <w:tab/>
      </w:r>
    </w:p>
    <w:p w14:paraId="3FFB06DF" w14:textId="77777777" w:rsidR="005E1D2A" w:rsidRPr="0034468F" w:rsidRDefault="005E1D2A" w:rsidP="005E1D2A">
      <w:pPr>
        <w:tabs>
          <w:tab w:val="left" w:pos="5103"/>
        </w:tabs>
      </w:pPr>
    </w:p>
    <w:p w14:paraId="1C436F68" w14:textId="77777777" w:rsidR="005E1D2A" w:rsidRDefault="005E1D2A" w:rsidP="005E1D2A">
      <w:pPr>
        <w:tabs>
          <w:tab w:val="left" w:pos="4962"/>
        </w:tabs>
      </w:pPr>
      <w:r w:rsidRPr="0034468F">
        <w:rPr>
          <w:b/>
        </w:rPr>
        <w:fldChar w:fldCharType="begin"/>
      </w:r>
      <w:r w:rsidRPr="0034468F">
        <w:instrText xml:space="preserve"> MACROBUTTON  AcceptAllChangesInDoc [Sisesta eesnimi ja perekonnanimi] </w:instrText>
      </w:r>
      <w:r w:rsidRPr="0034468F">
        <w:rPr>
          <w:b/>
        </w:rPr>
        <w:fldChar w:fldCharType="end"/>
      </w:r>
      <w:r w:rsidRPr="0034468F">
        <w:rPr>
          <w:b/>
        </w:rPr>
        <w:tab/>
      </w:r>
      <w:r w:rsidRPr="0034468F">
        <w:rPr>
          <w:b/>
        </w:rPr>
        <w:fldChar w:fldCharType="begin"/>
      </w:r>
      <w:r w:rsidRPr="0034468F">
        <w:instrText xml:space="preserve"> MACROBUTTON  AcceptAllChangesInDoc [Sisesta eesnimi ja perekonnanimi] </w:instrText>
      </w:r>
      <w:r w:rsidRPr="0034468F">
        <w:rPr>
          <w:b/>
        </w:rPr>
        <w:fldChar w:fldCharType="end"/>
      </w:r>
    </w:p>
    <w:p w14:paraId="450A84FB" w14:textId="77777777" w:rsidR="00A40B7A" w:rsidRDefault="00A40B7A">
      <w:pPr>
        <w:spacing w:after="200" w:line="276" w:lineRule="auto"/>
        <w:rPr>
          <w:b/>
          <w:lang w:eastAsia="en-US"/>
        </w:rPr>
      </w:pPr>
    </w:p>
    <w:sectPr w:rsidR="00A40B7A" w:rsidSect="00710712">
      <w:pgSz w:w="11906" w:h="16838" w:code="9"/>
      <w:pgMar w:top="1134" w:right="1418" w:bottom="1134"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EA81" w16cex:dateUtc="2023-04-11T11:17:00Z"/>
  <w16cex:commentExtensible w16cex:durableId="27DFEA4C" w16cex:dateUtc="2023-04-11T11: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AA9097" w16cid:durableId="27DFEA81"/>
  <w16cid:commentId w16cid:paraId="631517E4" w16cid:durableId="27DFEA4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030613" w14:textId="77777777" w:rsidR="007F2295" w:rsidRDefault="007F2295" w:rsidP="002061B6">
      <w:r>
        <w:separator/>
      </w:r>
    </w:p>
  </w:endnote>
  <w:endnote w:type="continuationSeparator" w:id="0">
    <w:p w14:paraId="3A791457" w14:textId="77777777" w:rsidR="007F2295" w:rsidRDefault="007F2295" w:rsidP="00206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FCB29F" w14:textId="77777777" w:rsidR="007F2295" w:rsidRDefault="007F2295" w:rsidP="002061B6">
      <w:r>
        <w:separator/>
      </w:r>
    </w:p>
  </w:footnote>
  <w:footnote w:type="continuationSeparator" w:id="0">
    <w:p w14:paraId="5C8B7783" w14:textId="77777777" w:rsidR="007F2295" w:rsidRDefault="007F2295" w:rsidP="002061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abstractNumId w:val="32"/>
  </w:num>
  <w:num w:numId="2">
    <w:abstractNumId w:val="2"/>
  </w:num>
  <w:num w:numId="3">
    <w:abstractNumId w:val="1"/>
  </w:num>
  <w:num w:numId="4">
    <w:abstractNumId w:val="20"/>
  </w:num>
  <w:num w:numId="5">
    <w:abstractNumId w:val="11"/>
  </w:num>
  <w:num w:numId="6">
    <w:abstractNumId w:val="18"/>
  </w:num>
  <w:num w:numId="7">
    <w:abstractNumId w:val="6"/>
  </w:num>
  <w:num w:numId="8">
    <w:abstractNumId w:val="22"/>
  </w:num>
  <w:num w:numId="9">
    <w:abstractNumId w:val="16"/>
  </w:num>
  <w:num w:numId="10">
    <w:abstractNumId w:val="19"/>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5"/>
  </w:num>
  <w:num w:numId="14">
    <w:abstractNumId w:val="12"/>
  </w:num>
  <w:num w:numId="15">
    <w:abstractNumId w:val="10"/>
  </w:num>
  <w:num w:numId="16">
    <w:abstractNumId w:val="0"/>
  </w:num>
  <w:num w:numId="17">
    <w:abstractNumId w:val="28"/>
  </w:num>
  <w:num w:numId="18">
    <w:abstractNumId w:val="31"/>
  </w:num>
  <w:num w:numId="19">
    <w:abstractNumId w:val="7"/>
  </w:num>
  <w:num w:numId="20">
    <w:abstractNumId w:val="29"/>
  </w:num>
  <w:num w:numId="21">
    <w:abstractNumId w:val="24"/>
  </w:num>
  <w:num w:numId="22">
    <w:abstractNumId w:val="14"/>
  </w:num>
  <w:num w:numId="23">
    <w:abstractNumId w:val="13"/>
  </w:num>
  <w:num w:numId="24">
    <w:abstractNumId w:val="23"/>
  </w:num>
  <w:num w:numId="25">
    <w:abstractNumId w:val="21"/>
  </w:num>
  <w:num w:numId="26">
    <w:abstractNumId w:val="3"/>
  </w:num>
  <w:num w:numId="27">
    <w:abstractNumId w:val="27"/>
  </w:num>
  <w:num w:numId="28">
    <w:abstractNumId w:val="33"/>
  </w:num>
  <w:num w:numId="29">
    <w:abstractNumId w:val="4"/>
  </w:num>
  <w:num w:numId="30">
    <w:abstractNumId w:val="9"/>
  </w:num>
  <w:num w:numId="31">
    <w:abstractNumId w:val="30"/>
  </w:num>
  <w:num w:numId="32">
    <w:abstractNumId w:val="5"/>
  </w:num>
  <w:num w:numId="33">
    <w:abstractNumId w:val="26"/>
  </w:num>
  <w:num w:numId="3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2EBF"/>
    <w:rsid w:val="000126BE"/>
    <w:rsid w:val="0001472D"/>
    <w:rsid w:val="000177FD"/>
    <w:rsid w:val="0002252B"/>
    <w:rsid w:val="0002482E"/>
    <w:rsid w:val="000255C5"/>
    <w:rsid w:val="000277AE"/>
    <w:rsid w:val="00033377"/>
    <w:rsid w:val="000366D5"/>
    <w:rsid w:val="00036BC4"/>
    <w:rsid w:val="00037D72"/>
    <w:rsid w:val="00040D8E"/>
    <w:rsid w:val="00041391"/>
    <w:rsid w:val="00043BA4"/>
    <w:rsid w:val="000450EF"/>
    <w:rsid w:val="000505E4"/>
    <w:rsid w:val="00053673"/>
    <w:rsid w:val="0005383F"/>
    <w:rsid w:val="00054391"/>
    <w:rsid w:val="0005513E"/>
    <w:rsid w:val="00056120"/>
    <w:rsid w:val="00056322"/>
    <w:rsid w:val="0005728E"/>
    <w:rsid w:val="000618D0"/>
    <w:rsid w:val="00062155"/>
    <w:rsid w:val="00062A91"/>
    <w:rsid w:val="00064585"/>
    <w:rsid w:val="00064E1B"/>
    <w:rsid w:val="00067104"/>
    <w:rsid w:val="000714B0"/>
    <w:rsid w:val="00072435"/>
    <w:rsid w:val="00072B05"/>
    <w:rsid w:val="00072BD8"/>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D7D"/>
    <w:rsid w:val="000A4A6C"/>
    <w:rsid w:val="000A4E13"/>
    <w:rsid w:val="000A4EFB"/>
    <w:rsid w:val="000A5728"/>
    <w:rsid w:val="000B2B8D"/>
    <w:rsid w:val="000B4271"/>
    <w:rsid w:val="000B480D"/>
    <w:rsid w:val="000B721B"/>
    <w:rsid w:val="000B78FC"/>
    <w:rsid w:val="000C1C6E"/>
    <w:rsid w:val="000C33B3"/>
    <w:rsid w:val="000C4288"/>
    <w:rsid w:val="000D3772"/>
    <w:rsid w:val="000D42CE"/>
    <w:rsid w:val="000D544E"/>
    <w:rsid w:val="000D5748"/>
    <w:rsid w:val="000D762B"/>
    <w:rsid w:val="000D7FA5"/>
    <w:rsid w:val="000E4DE2"/>
    <w:rsid w:val="000E71D9"/>
    <w:rsid w:val="000E72D6"/>
    <w:rsid w:val="000F17EA"/>
    <w:rsid w:val="000F3752"/>
    <w:rsid w:val="000F6038"/>
    <w:rsid w:val="000F7E1E"/>
    <w:rsid w:val="00102E46"/>
    <w:rsid w:val="00103750"/>
    <w:rsid w:val="00104724"/>
    <w:rsid w:val="0010472F"/>
    <w:rsid w:val="00104AF6"/>
    <w:rsid w:val="0010628B"/>
    <w:rsid w:val="00106A17"/>
    <w:rsid w:val="001126CA"/>
    <w:rsid w:val="0011442F"/>
    <w:rsid w:val="00116771"/>
    <w:rsid w:val="0012047E"/>
    <w:rsid w:val="00120E15"/>
    <w:rsid w:val="00121550"/>
    <w:rsid w:val="00122DCD"/>
    <w:rsid w:val="00124B7B"/>
    <w:rsid w:val="001312D5"/>
    <w:rsid w:val="001329E7"/>
    <w:rsid w:val="00133224"/>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35DF"/>
    <w:rsid w:val="001646A0"/>
    <w:rsid w:val="00164EAF"/>
    <w:rsid w:val="00170444"/>
    <w:rsid w:val="00171EF9"/>
    <w:rsid w:val="00174579"/>
    <w:rsid w:val="00174AB3"/>
    <w:rsid w:val="001852AF"/>
    <w:rsid w:val="00186205"/>
    <w:rsid w:val="00186DE6"/>
    <w:rsid w:val="00190EA9"/>
    <w:rsid w:val="0019209C"/>
    <w:rsid w:val="00193524"/>
    <w:rsid w:val="001952FE"/>
    <w:rsid w:val="001A0D6E"/>
    <w:rsid w:val="001A1452"/>
    <w:rsid w:val="001A6638"/>
    <w:rsid w:val="001A6A88"/>
    <w:rsid w:val="001A72B9"/>
    <w:rsid w:val="001A7B53"/>
    <w:rsid w:val="001A7E8D"/>
    <w:rsid w:val="001B24A5"/>
    <w:rsid w:val="001B27FD"/>
    <w:rsid w:val="001B309E"/>
    <w:rsid w:val="001B30E8"/>
    <w:rsid w:val="001B4304"/>
    <w:rsid w:val="001B5A32"/>
    <w:rsid w:val="001B6551"/>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4F0"/>
    <w:rsid w:val="001F58BA"/>
    <w:rsid w:val="001F59B1"/>
    <w:rsid w:val="001F6A1D"/>
    <w:rsid w:val="00202F3F"/>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041"/>
    <w:rsid w:val="00236164"/>
    <w:rsid w:val="002367B3"/>
    <w:rsid w:val="002372E6"/>
    <w:rsid w:val="00241691"/>
    <w:rsid w:val="0024254B"/>
    <w:rsid w:val="00243F04"/>
    <w:rsid w:val="0025045E"/>
    <w:rsid w:val="00250807"/>
    <w:rsid w:val="002527F2"/>
    <w:rsid w:val="0025496C"/>
    <w:rsid w:val="00254C45"/>
    <w:rsid w:val="00255204"/>
    <w:rsid w:val="0025610D"/>
    <w:rsid w:val="002576D1"/>
    <w:rsid w:val="00257745"/>
    <w:rsid w:val="00260CFB"/>
    <w:rsid w:val="00261ED6"/>
    <w:rsid w:val="00270D9D"/>
    <w:rsid w:val="0027458F"/>
    <w:rsid w:val="00281768"/>
    <w:rsid w:val="00281A2F"/>
    <w:rsid w:val="002820CC"/>
    <w:rsid w:val="00285A11"/>
    <w:rsid w:val="002861FD"/>
    <w:rsid w:val="0028631E"/>
    <w:rsid w:val="0028741B"/>
    <w:rsid w:val="00291E02"/>
    <w:rsid w:val="002952DD"/>
    <w:rsid w:val="002A1C03"/>
    <w:rsid w:val="002A2489"/>
    <w:rsid w:val="002A70A6"/>
    <w:rsid w:val="002B02CB"/>
    <w:rsid w:val="002B2541"/>
    <w:rsid w:val="002B3ABA"/>
    <w:rsid w:val="002B5FFB"/>
    <w:rsid w:val="002B68A1"/>
    <w:rsid w:val="002C0981"/>
    <w:rsid w:val="002C23BB"/>
    <w:rsid w:val="002C36D5"/>
    <w:rsid w:val="002D04F0"/>
    <w:rsid w:val="002D0F65"/>
    <w:rsid w:val="002D2C47"/>
    <w:rsid w:val="002D4299"/>
    <w:rsid w:val="002D49F2"/>
    <w:rsid w:val="002D6CAB"/>
    <w:rsid w:val="002E023B"/>
    <w:rsid w:val="002E16F4"/>
    <w:rsid w:val="002E2CFE"/>
    <w:rsid w:val="002E44A3"/>
    <w:rsid w:val="002E5CFA"/>
    <w:rsid w:val="002E756F"/>
    <w:rsid w:val="002E7E54"/>
    <w:rsid w:val="002F2B54"/>
    <w:rsid w:val="002F4010"/>
    <w:rsid w:val="002F4137"/>
    <w:rsid w:val="002F7C0B"/>
    <w:rsid w:val="003017D2"/>
    <w:rsid w:val="003021CF"/>
    <w:rsid w:val="00302225"/>
    <w:rsid w:val="00304E50"/>
    <w:rsid w:val="0030552F"/>
    <w:rsid w:val="003064EB"/>
    <w:rsid w:val="003065C3"/>
    <w:rsid w:val="00307AA0"/>
    <w:rsid w:val="003108FA"/>
    <w:rsid w:val="00312D1D"/>
    <w:rsid w:val="00317CE2"/>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32CD"/>
    <w:rsid w:val="00343970"/>
    <w:rsid w:val="00356435"/>
    <w:rsid w:val="00364F20"/>
    <w:rsid w:val="00365B01"/>
    <w:rsid w:val="0036651B"/>
    <w:rsid w:val="00367E5C"/>
    <w:rsid w:val="0037132F"/>
    <w:rsid w:val="0037243C"/>
    <w:rsid w:val="00372909"/>
    <w:rsid w:val="0038108A"/>
    <w:rsid w:val="00381203"/>
    <w:rsid w:val="00382C31"/>
    <w:rsid w:val="00382F5A"/>
    <w:rsid w:val="00385D75"/>
    <w:rsid w:val="00387C2F"/>
    <w:rsid w:val="00390925"/>
    <w:rsid w:val="00391067"/>
    <w:rsid w:val="00391417"/>
    <w:rsid w:val="00391921"/>
    <w:rsid w:val="00392B0B"/>
    <w:rsid w:val="00392B43"/>
    <w:rsid w:val="00392BA9"/>
    <w:rsid w:val="00393519"/>
    <w:rsid w:val="00393AD0"/>
    <w:rsid w:val="003948E0"/>
    <w:rsid w:val="00397208"/>
    <w:rsid w:val="003A2CF3"/>
    <w:rsid w:val="003A57B8"/>
    <w:rsid w:val="003B1386"/>
    <w:rsid w:val="003B377F"/>
    <w:rsid w:val="003B5102"/>
    <w:rsid w:val="003C2D65"/>
    <w:rsid w:val="003C5E75"/>
    <w:rsid w:val="003C7128"/>
    <w:rsid w:val="003C7AA9"/>
    <w:rsid w:val="003D01FB"/>
    <w:rsid w:val="003D22A4"/>
    <w:rsid w:val="003D28ED"/>
    <w:rsid w:val="003D6CAA"/>
    <w:rsid w:val="003D6F94"/>
    <w:rsid w:val="003E2240"/>
    <w:rsid w:val="003E58EC"/>
    <w:rsid w:val="003E60EE"/>
    <w:rsid w:val="003E7199"/>
    <w:rsid w:val="003E7330"/>
    <w:rsid w:val="003F3403"/>
    <w:rsid w:val="003F44AE"/>
    <w:rsid w:val="003F4D5A"/>
    <w:rsid w:val="003F4F0C"/>
    <w:rsid w:val="003F58E4"/>
    <w:rsid w:val="003F6974"/>
    <w:rsid w:val="0040186A"/>
    <w:rsid w:val="004039EC"/>
    <w:rsid w:val="004060AA"/>
    <w:rsid w:val="0040624E"/>
    <w:rsid w:val="00407B91"/>
    <w:rsid w:val="00410CB4"/>
    <w:rsid w:val="0041185D"/>
    <w:rsid w:val="00413591"/>
    <w:rsid w:val="00414FF1"/>
    <w:rsid w:val="0041675D"/>
    <w:rsid w:val="00416DD2"/>
    <w:rsid w:val="004207F2"/>
    <w:rsid w:val="004210EB"/>
    <w:rsid w:val="004213CF"/>
    <w:rsid w:val="00421A16"/>
    <w:rsid w:val="00422D6C"/>
    <w:rsid w:val="00424853"/>
    <w:rsid w:val="00426320"/>
    <w:rsid w:val="004330AB"/>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0320"/>
    <w:rsid w:val="00481D3C"/>
    <w:rsid w:val="00481F2A"/>
    <w:rsid w:val="00482792"/>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1A82"/>
    <w:rsid w:val="004D22D4"/>
    <w:rsid w:val="004D2A47"/>
    <w:rsid w:val="004D37A3"/>
    <w:rsid w:val="004D3C3C"/>
    <w:rsid w:val="004D3EC6"/>
    <w:rsid w:val="004D6E5D"/>
    <w:rsid w:val="004E1BE5"/>
    <w:rsid w:val="004E2A77"/>
    <w:rsid w:val="004E374B"/>
    <w:rsid w:val="004E7903"/>
    <w:rsid w:val="004F09B7"/>
    <w:rsid w:val="004F0F3A"/>
    <w:rsid w:val="004F2EED"/>
    <w:rsid w:val="004F3727"/>
    <w:rsid w:val="004F6FF9"/>
    <w:rsid w:val="004F752D"/>
    <w:rsid w:val="00502334"/>
    <w:rsid w:val="00502702"/>
    <w:rsid w:val="0050305C"/>
    <w:rsid w:val="00503C7F"/>
    <w:rsid w:val="005051F5"/>
    <w:rsid w:val="00505755"/>
    <w:rsid w:val="00511BC6"/>
    <w:rsid w:val="00512B60"/>
    <w:rsid w:val="00513427"/>
    <w:rsid w:val="005140DD"/>
    <w:rsid w:val="00515D5B"/>
    <w:rsid w:val="00515DA6"/>
    <w:rsid w:val="00523583"/>
    <w:rsid w:val="00524C27"/>
    <w:rsid w:val="00525FEE"/>
    <w:rsid w:val="00526B3D"/>
    <w:rsid w:val="00530BF4"/>
    <w:rsid w:val="00531BF3"/>
    <w:rsid w:val="00532F3D"/>
    <w:rsid w:val="00534992"/>
    <w:rsid w:val="00550740"/>
    <w:rsid w:val="00551326"/>
    <w:rsid w:val="00552550"/>
    <w:rsid w:val="00552FB5"/>
    <w:rsid w:val="00554065"/>
    <w:rsid w:val="00554AFE"/>
    <w:rsid w:val="005566D0"/>
    <w:rsid w:val="005576D8"/>
    <w:rsid w:val="00565C41"/>
    <w:rsid w:val="00572102"/>
    <w:rsid w:val="005744DA"/>
    <w:rsid w:val="005772E2"/>
    <w:rsid w:val="005810E6"/>
    <w:rsid w:val="00583615"/>
    <w:rsid w:val="00584593"/>
    <w:rsid w:val="00585F1C"/>
    <w:rsid w:val="00586586"/>
    <w:rsid w:val="00587E2F"/>
    <w:rsid w:val="00590855"/>
    <w:rsid w:val="00590977"/>
    <w:rsid w:val="00591519"/>
    <w:rsid w:val="00591C8C"/>
    <w:rsid w:val="005967DD"/>
    <w:rsid w:val="005A1F1B"/>
    <w:rsid w:val="005A3000"/>
    <w:rsid w:val="005A3965"/>
    <w:rsid w:val="005A3985"/>
    <w:rsid w:val="005A765D"/>
    <w:rsid w:val="005A7BFE"/>
    <w:rsid w:val="005B1B9D"/>
    <w:rsid w:val="005B1DFA"/>
    <w:rsid w:val="005B4DFD"/>
    <w:rsid w:val="005B6A17"/>
    <w:rsid w:val="005B6CEC"/>
    <w:rsid w:val="005B70C2"/>
    <w:rsid w:val="005C02DD"/>
    <w:rsid w:val="005C1671"/>
    <w:rsid w:val="005C168D"/>
    <w:rsid w:val="005C1796"/>
    <w:rsid w:val="005C19D3"/>
    <w:rsid w:val="005C4386"/>
    <w:rsid w:val="005C5172"/>
    <w:rsid w:val="005C5966"/>
    <w:rsid w:val="005C6669"/>
    <w:rsid w:val="005C7583"/>
    <w:rsid w:val="005D0FE5"/>
    <w:rsid w:val="005D218D"/>
    <w:rsid w:val="005D2CA2"/>
    <w:rsid w:val="005D2CCC"/>
    <w:rsid w:val="005D39EE"/>
    <w:rsid w:val="005D5B03"/>
    <w:rsid w:val="005D777F"/>
    <w:rsid w:val="005E1D2A"/>
    <w:rsid w:val="005E25A3"/>
    <w:rsid w:val="005E2AED"/>
    <w:rsid w:val="005E3126"/>
    <w:rsid w:val="005E3E0E"/>
    <w:rsid w:val="005E7C30"/>
    <w:rsid w:val="005E7DA6"/>
    <w:rsid w:val="005F3005"/>
    <w:rsid w:val="005F34CA"/>
    <w:rsid w:val="005F6EC9"/>
    <w:rsid w:val="005F72A3"/>
    <w:rsid w:val="005F7FEB"/>
    <w:rsid w:val="00602678"/>
    <w:rsid w:val="00602736"/>
    <w:rsid w:val="00602F04"/>
    <w:rsid w:val="00607F5D"/>
    <w:rsid w:val="00610CD1"/>
    <w:rsid w:val="0061535A"/>
    <w:rsid w:val="006172E6"/>
    <w:rsid w:val="00620885"/>
    <w:rsid w:val="00624E41"/>
    <w:rsid w:val="006268A6"/>
    <w:rsid w:val="00626D0B"/>
    <w:rsid w:val="00626E5E"/>
    <w:rsid w:val="00631471"/>
    <w:rsid w:val="006318BB"/>
    <w:rsid w:val="0063357E"/>
    <w:rsid w:val="006336E1"/>
    <w:rsid w:val="0063631A"/>
    <w:rsid w:val="00636743"/>
    <w:rsid w:val="0063726B"/>
    <w:rsid w:val="006419EA"/>
    <w:rsid w:val="0064264B"/>
    <w:rsid w:val="006446B6"/>
    <w:rsid w:val="00645186"/>
    <w:rsid w:val="00650D50"/>
    <w:rsid w:val="00651DAA"/>
    <w:rsid w:val="006528A2"/>
    <w:rsid w:val="00652B1D"/>
    <w:rsid w:val="006545FA"/>
    <w:rsid w:val="00655E9C"/>
    <w:rsid w:val="00661DF9"/>
    <w:rsid w:val="00662B94"/>
    <w:rsid w:val="00663301"/>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81F"/>
    <w:rsid w:val="006B11E4"/>
    <w:rsid w:val="006B411E"/>
    <w:rsid w:val="006B6751"/>
    <w:rsid w:val="006B6ED9"/>
    <w:rsid w:val="006C3FB4"/>
    <w:rsid w:val="006C434E"/>
    <w:rsid w:val="006D0C15"/>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36CC"/>
    <w:rsid w:val="007101B9"/>
    <w:rsid w:val="00710712"/>
    <w:rsid w:val="00712A1F"/>
    <w:rsid w:val="00721683"/>
    <w:rsid w:val="00723876"/>
    <w:rsid w:val="00724259"/>
    <w:rsid w:val="007243AD"/>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BE"/>
    <w:rsid w:val="007473C7"/>
    <w:rsid w:val="0074767A"/>
    <w:rsid w:val="00747727"/>
    <w:rsid w:val="00750DDC"/>
    <w:rsid w:val="00753D1D"/>
    <w:rsid w:val="00753E4D"/>
    <w:rsid w:val="00757DC7"/>
    <w:rsid w:val="007633AC"/>
    <w:rsid w:val="007635D6"/>
    <w:rsid w:val="00763699"/>
    <w:rsid w:val="00765B8A"/>
    <w:rsid w:val="00767292"/>
    <w:rsid w:val="00767B1B"/>
    <w:rsid w:val="00767B9B"/>
    <w:rsid w:val="0077091C"/>
    <w:rsid w:val="007716FE"/>
    <w:rsid w:val="00772898"/>
    <w:rsid w:val="00774D2D"/>
    <w:rsid w:val="00775A52"/>
    <w:rsid w:val="00775E90"/>
    <w:rsid w:val="00776B18"/>
    <w:rsid w:val="00776FAE"/>
    <w:rsid w:val="0078275D"/>
    <w:rsid w:val="00782AED"/>
    <w:rsid w:val="00785F21"/>
    <w:rsid w:val="0078771B"/>
    <w:rsid w:val="00787720"/>
    <w:rsid w:val="0079379C"/>
    <w:rsid w:val="0079557E"/>
    <w:rsid w:val="007963A1"/>
    <w:rsid w:val="007A1008"/>
    <w:rsid w:val="007A50D9"/>
    <w:rsid w:val="007A6CA0"/>
    <w:rsid w:val="007B421D"/>
    <w:rsid w:val="007B4982"/>
    <w:rsid w:val="007B50BE"/>
    <w:rsid w:val="007B5898"/>
    <w:rsid w:val="007B72A8"/>
    <w:rsid w:val="007C3145"/>
    <w:rsid w:val="007C454E"/>
    <w:rsid w:val="007C5053"/>
    <w:rsid w:val="007C68DE"/>
    <w:rsid w:val="007C7AB6"/>
    <w:rsid w:val="007D15B5"/>
    <w:rsid w:val="007D2082"/>
    <w:rsid w:val="007D2127"/>
    <w:rsid w:val="007D237A"/>
    <w:rsid w:val="007D3511"/>
    <w:rsid w:val="007D3B5A"/>
    <w:rsid w:val="007D43D4"/>
    <w:rsid w:val="007D5569"/>
    <w:rsid w:val="007D6E78"/>
    <w:rsid w:val="007E2951"/>
    <w:rsid w:val="007E2E6C"/>
    <w:rsid w:val="007E593B"/>
    <w:rsid w:val="007E69E2"/>
    <w:rsid w:val="007F200C"/>
    <w:rsid w:val="007F2295"/>
    <w:rsid w:val="007F6DF3"/>
    <w:rsid w:val="007F766E"/>
    <w:rsid w:val="00800967"/>
    <w:rsid w:val="00800A1F"/>
    <w:rsid w:val="00801756"/>
    <w:rsid w:val="00801C68"/>
    <w:rsid w:val="00803324"/>
    <w:rsid w:val="008044F3"/>
    <w:rsid w:val="008048C0"/>
    <w:rsid w:val="00805EF7"/>
    <w:rsid w:val="00811509"/>
    <w:rsid w:val="008117EF"/>
    <w:rsid w:val="00812C5A"/>
    <w:rsid w:val="00814347"/>
    <w:rsid w:val="00816AA6"/>
    <w:rsid w:val="00821328"/>
    <w:rsid w:val="00821DE8"/>
    <w:rsid w:val="008229B5"/>
    <w:rsid w:val="00824FAA"/>
    <w:rsid w:val="008256CE"/>
    <w:rsid w:val="008268CC"/>
    <w:rsid w:val="00833616"/>
    <w:rsid w:val="00835FD1"/>
    <w:rsid w:val="0084033A"/>
    <w:rsid w:val="0084636B"/>
    <w:rsid w:val="0084660E"/>
    <w:rsid w:val="00847503"/>
    <w:rsid w:val="0085034B"/>
    <w:rsid w:val="008561AF"/>
    <w:rsid w:val="00856378"/>
    <w:rsid w:val="0086398D"/>
    <w:rsid w:val="00863AE2"/>
    <w:rsid w:val="00863B00"/>
    <w:rsid w:val="0086574D"/>
    <w:rsid w:val="00867515"/>
    <w:rsid w:val="00880FCC"/>
    <w:rsid w:val="008812AC"/>
    <w:rsid w:val="008815DC"/>
    <w:rsid w:val="00881F7B"/>
    <w:rsid w:val="00883BC3"/>
    <w:rsid w:val="0088440A"/>
    <w:rsid w:val="00890224"/>
    <w:rsid w:val="0089181D"/>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4A7D"/>
    <w:rsid w:val="008D6C81"/>
    <w:rsid w:val="008E3C17"/>
    <w:rsid w:val="008E694E"/>
    <w:rsid w:val="008F030C"/>
    <w:rsid w:val="008F111D"/>
    <w:rsid w:val="008F14A0"/>
    <w:rsid w:val="008F2C0F"/>
    <w:rsid w:val="008F4E9C"/>
    <w:rsid w:val="008F58B4"/>
    <w:rsid w:val="008F64AE"/>
    <w:rsid w:val="008F7703"/>
    <w:rsid w:val="009047CA"/>
    <w:rsid w:val="00905AF4"/>
    <w:rsid w:val="00907869"/>
    <w:rsid w:val="009113CC"/>
    <w:rsid w:val="009115C6"/>
    <w:rsid w:val="00913A29"/>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2223"/>
    <w:rsid w:val="00952657"/>
    <w:rsid w:val="009532A8"/>
    <w:rsid w:val="0095351C"/>
    <w:rsid w:val="00953BCB"/>
    <w:rsid w:val="009568F1"/>
    <w:rsid w:val="00956DC7"/>
    <w:rsid w:val="009615A2"/>
    <w:rsid w:val="00962EA1"/>
    <w:rsid w:val="00964844"/>
    <w:rsid w:val="009669E7"/>
    <w:rsid w:val="00966D50"/>
    <w:rsid w:val="009713DF"/>
    <w:rsid w:val="00972BDC"/>
    <w:rsid w:val="00972FAA"/>
    <w:rsid w:val="00973010"/>
    <w:rsid w:val="009732F9"/>
    <w:rsid w:val="0097368C"/>
    <w:rsid w:val="00973FF4"/>
    <w:rsid w:val="0097606C"/>
    <w:rsid w:val="00976B06"/>
    <w:rsid w:val="00976E89"/>
    <w:rsid w:val="00982EF4"/>
    <w:rsid w:val="009837E2"/>
    <w:rsid w:val="00983C1B"/>
    <w:rsid w:val="009927AE"/>
    <w:rsid w:val="00993F1D"/>
    <w:rsid w:val="00994E94"/>
    <w:rsid w:val="009961ED"/>
    <w:rsid w:val="009963FC"/>
    <w:rsid w:val="00996E5E"/>
    <w:rsid w:val="00997575"/>
    <w:rsid w:val="009976A9"/>
    <w:rsid w:val="009A075B"/>
    <w:rsid w:val="009A1A2D"/>
    <w:rsid w:val="009A2962"/>
    <w:rsid w:val="009A3471"/>
    <w:rsid w:val="009A6194"/>
    <w:rsid w:val="009A6C05"/>
    <w:rsid w:val="009A7A20"/>
    <w:rsid w:val="009B000E"/>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400B"/>
    <w:rsid w:val="009F55C4"/>
    <w:rsid w:val="009F5EAF"/>
    <w:rsid w:val="009F70FF"/>
    <w:rsid w:val="00A0022C"/>
    <w:rsid w:val="00A015BE"/>
    <w:rsid w:val="00A070AF"/>
    <w:rsid w:val="00A12735"/>
    <w:rsid w:val="00A1428D"/>
    <w:rsid w:val="00A142FF"/>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2A92"/>
    <w:rsid w:val="00A43388"/>
    <w:rsid w:val="00A435A0"/>
    <w:rsid w:val="00A5298C"/>
    <w:rsid w:val="00A52E46"/>
    <w:rsid w:val="00A54506"/>
    <w:rsid w:val="00A549A6"/>
    <w:rsid w:val="00A551A6"/>
    <w:rsid w:val="00A62AA1"/>
    <w:rsid w:val="00A6458F"/>
    <w:rsid w:val="00A652C3"/>
    <w:rsid w:val="00A72E88"/>
    <w:rsid w:val="00A754CF"/>
    <w:rsid w:val="00A75DA8"/>
    <w:rsid w:val="00A80EE1"/>
    <w:rsid w:val="00A8118C"/>
    <w:rsid w:val="00A821AD"/>
    <w:rsid w:val="00A8582F"/>
    <w:rsid w:val="00A86F80"/>
    <w:rsid w:val="00A87010"/>
    <w:rsid w:val="00A87E58"/>
    <w:rsid w:val="00A91888"/>
    <w:rsid w:val="00A934D7"/>
    <w:rsid w:val="00A971BF"/>
    <w:rsid w:val="00A9775F"/>
    <w:rsid w:val="00A9782F"/>
    <w:rsid w:val="00A97E99"/>
    <w:rsid w:val="00AA0C5D"/>
    <w:rsid w:val="00AA1260"/>
    <w:rsid w:val="00AA3219"/>
    <w:rsid w:val="00AA3915"/>
    <w:rsid w:val="00AA67FD"/>
    <w:rsid w:val="00AA7683"/>
    <w:rsid w:val="00AB0DBC"/>
    <w:rsid w:val="00AB1253"/>
    <w:rsid w:val="00AB1B21"/>
    <w:rsid w:val="00AB24B4"/>
    <w:rsid w:val="00AB35DF"/>
    <w:rsid w:val="00AB57FB"/>
    <w:rsid w:val="00AB5F30"/>
    <w:rsid w:val="00AB7BEE"/>
    <w:rsid w:val="00AB7E4D"/>
    <w:rsid w:val="00AB7F5F"/>
    <w:rsid w:val="00AC016E"/>
    <w:rsid w:val="00AC084F"/>
    <w:rsid w:val="00AC2485"/>
    <w:rsid w:val="00AC2E08"/>
    <w:rsid w:val="00AC4E80"/>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30C0"/>
    <w:rsid w:val="00B13173"/>
    <w:rsid w:val="00B206B1"/>
    <w:rsid w:val="00B24DC4"/>
    <w:rsid w:val="00B26160"/>
    <w:rsid w:val="00B261F9"/>
    <w:rsid w:val="00B26807"/>
    <w:rsid w:val="00B26D86"/>
    <w:rsid w:val="00B30104"/>
    <w:rsid w:val="00B30FAE"/>
    <w:rsid w:val="00B3122C"/>
    <w:rsid w:val="00B3469D"/>
    <w:rsid w:val="00B350D7"/>
    <w:rsid w:val="00B3639B"/>
    <w:rsid w:val="00B3668E"/>
    <w:rsid w:val="00B36756"/>
    <w:rsid w:val="00B4284C"/>
    <w:rsid w:val="00B42B8E"/>
    <w:rsid w:val="00B45479"/>
    <w:rsid w:val="00B46F69"/>
    <w:rsid w:val="00B5230A"/>
    <w:rsid w:val="00B577EE"/>
    <w:rsid w:val="00B60914"/>
    <w:rsid w:val="00B627FE"/>
    <w:rsid w:val="00B62F68"/>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A10"/>
    <w:rsid w:val="00BA5221"/>
    <w:rsid w:val="00BB0369"/>
    <w:rsid w:val="00BB0440"/>
    <w:rsid w:val="00BB06E7"/>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E100D"/>
    <w:rsid w:val="00BE318F"/>
    <w:rsid w:val="00BE5C22"/>
    <w:rsid w:val="00BF23C6"/>
    <w:rsid w:val="00BF2543"/>
    <w:rsid w:val="00BF3D00"/>
    <w:rsid w:val="00BF429F"/>
    <w:rsid w:val="00BF67DA"/>
    <w:rsid w:val="00C00AED"/>
    <w:rsid w:val="00C03DBF"/>
    <w:rsid w:val="00C041C5"/>
    <w:rsid w:val="00C04FEA"/>
    <w:rsid w:val="00C052D7"/>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522"/>
    <w:rsid w:val="00C47FB8"/>
    <w:rsid w:val="00C50DDE"/>
    <w:rsid w:val="00C51ECC"/>
    <w:rsid w:val="00C547F2"/>
    <w:rsid w:val="00C550A2"/>
    <w:rsid w:val="00C55C0B"/>
    <w:rsid w:val="00C602F4"/>
    <w:rsid w:val="00C61A62"/>
    <w:rsid w:val="00C6336D"/>
    <w:rsid w:val="00C6447C"/>
    <w:rsid w:val="00C645ED"/>
    <w:rsid w:val="00C74161"/>
    <w:rsid w:val="00C75CA1"/>
    <w:rsid w:val="00C7723E"/>
    <w:rsid w:val="00C77803"/>
    <w:rsid w:val="00C77FAE"/>
    <w:rsid w:val="00C82157"/>
    <w:rsid w:val="00C82B93"/>
    <w:rsid w:val="00C836A6"/>
    <w:rsid w:val="00C86625"/>
    <w:rsid w:val="00C8702B"/>
    <w:rsid w:val="00C873DA"/>
    <w:rsid w:val="00C919F6"/>
    <w:rsid w:val="00C91D79"/>
    <w:rsid w:val="00C92026"/>
    <w:rsid w:val="00C928E2"/>
    <w:rsid w:val="00C92A8D"/>
    <w:rsid w:val="00C95471"/>
    <w:rsid w:val="00C95E3C"/>
    <w:rsid w:val="00C9625D"/>
    <w:rsid w:val="00CA05C0"/>
    <w:rsid w:val="00CA114F"/>
    <w:rsid w:val="00CA4D09"/>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3E07"/>
    <w:rsid w:val="00CD68B9"/>
    <w:rsid w:val="00CD6B56"/>
    <w:rsid w:val="00CE0260"/>
    <w:rsid w:val="00CE06B9"/>
    <w:rsid w:val="00CE206A"/>
    <w:rsid w:val="00CE3D3E"/>
    <w:rsid w:val="00CE41E9"/>
    <w:rsid w:val="00CE5611"/>
    <w:rsid w:val="00CE5D61"/>
    <w:rsid w:val="00CE5E80"/>
    <w:rsid w:val="00CE5E9C"/>
    <w:rsid w:val="00CE6005"/>
    <w:rsid w:val="00CE6976"/>
    <w:rsid w:val="00CE6D08"/>
    <w:rsid w:val="00CF015B"/>
    <w:rsid w:val="00CF0A73"/>
    <w:rsid w:val="00CF28B6"/>
    <w:rsid w:val="00CF5FF4"/>
    <w:rsid w:val="00CF673F"/>
    <w:rsid w:val="00CF726B"/>
    <w:rsid w:val="00CF768B"/>
    <w:rsid w:val="00D000C4"/>
    <w:rsid w:val="00D064CD"/>
    <w:rsid w:val="00D10743"/>
    <w:rsid w:val="00D125C7"/>
    <w:rsid w:val="00D1415E"/>
    <w:rsid w:val="00D14260"/>
    <w:rsid w:val="00D25D8C"/>
    <w:rsid w:val="00D27249"/>
    <w:rsid w:val="00D32AB5"/>
    <w:rsid w:val="00D33BF4"/>
    <w:rsid w:val="00D34092"/>
    <w:rsid w:val="00D37403"/>
    <w:rsid w:val="00D41EAD"/>
    <w:rsid w:val="00D42AD7"/>
    <w:rsid w:val="00D43C79"/>
    <w:rsid w:val="00D442CD"/>
    <w:rsid w:val="00D45836"/>
    <w:rsid w:val="00D500D8"/>
    <w:rsid w:val="00D50816"/>
    <w:rsid w:val="00D51621"/>
    <w:rsid w:val="00D5163F"/>
    <w:rsid w:val="00D556C8"/>
    <w:rsid w:val="00D569E9"/>
    <w:rsid w:val="00D61ED3"/>
    <w:rsid w:val="00D62302"/>
    <w:rsid w:val="00D6319D"/>
    <w:rsid w:val="00D63A1A"/>
    <w:rsid w:val="00D64E93"/>
    <w:rsid w:val="00D655FC"/>
    <w:rsid w:val="00D66A82"/>
    <w:rsid w:val="00D66B52"/>
    <w:rsid w:val="00D72329"/>
    <w:rsid w:val="00D72530"/>
    <w:rsid w:val="00D72533"/>
    <w:rsid w:val="00D736C4"/>
    <w:rsid w:val="00D73E5C"/>
    <w:rsid w:val="00D740C2"/>
    <w:rsid w:val="00D746CA"/>
    <w:rsid w:val="00D80EA5"/>
    <w:rsid w:val="00D8159B"/>
    <w:rsid w:val="00D8202C"/>
    <w:rsid w:val="00D83022"/>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5C95"/>
    <w:rsid w:val="00DA5E8F"/>
    <w:rsid w:val="00DA6500"/>
    <w:rsid w:val="00DA70B3"/>
    <w:rsid w:val="00DB2EBF"/>
    <w:rsid w:val="00DB3218"/>
    <w:rsid w:val="00DB4190"/>
    <w:rsid w:val="00DB6E91"/>
    <w:rsid w:val="00DB7374"/>
    <w:rsid w:val="00DC2F16"/>
    <w:rsid w:val="00DC52A0"/>
    <w:rsid w:val="00DC6910"/>
    <w:rsid w:val="00DD21F7"/>
    <w:rsid w:val="00DD27CD"/>
    <w:rsid w:val="00DD3C32"/>
    <w:rsid w:val="00DD3CA0"/>
    <w:rsid w:val="00DD3D16"/>
    <w:rsid w:val="00DD5536"/>
    <w:rsid w:val="00DD5BFA"/>
    <w:rsid w:val="00DD76A7"/>
    <w:rsid w:val="00DE0D46"/>
    <w:rsid w:val="00DE10B3"/>
    <w:rsid w:val="00DE11E1"/>
    <w:rsid w:val="00DE6185"/>
    <w:rsid w:val="00DF2415"/>
    <w:rsid w:val="00DF3CAF"/>
    <w:rsid w:val="00DF4086"/>
    <w:rsid w:val="00DF5052"/>
    <w:rsid w:val="00DF6477"/>
    <w:rsid w:val="00DF6BD3"/>
    <w:rsid w:val="00E003F5"/>
    <w:rsid w:val="00E00454"/>
    <w:rsid w:val="00E014CF"/>
    <w:rsid w:val="00E0323F"/>
    <w:rsid w:val="00E050ED"/>
    <w:rsid w:val="00E12027"/>
    <w:rsid w:val="00E171BD"/>
    <w:rsid w:val="00E17D3C"/>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458A"/>
    <w:rsid w:val="00E56082"/>
    <w:rsid w:val="00E562D0"/>
    <w:rsid w:val="00E64A4F"/>
    <w:rsid w:val="00E6614E"/>
    <w:rsid w:val="00E703C9"/>
    <w:rsid w:val="00E71335"/>
    <w:rsid w:val="00E718F8"/>
    <w:rsid w:val="00E7205E"/>
    <w:rsid w:val="00E74155"/>
    <w:rsid w:val="00E75A80"/>
    <w:rsid w:val="00E828F6"/>
    <w:rsid w:val="00E82F74"/>
    <w:rsid w:val="00E853E9"/>
    <w:rsid w:val="00E855C7"/>
    <w:rsid w:val="00E878FA"/>
    <w:rsid w:val="00E91679"/>
    <w:rsid w:val="00E91B66"/>
    <w:rsid w:val="00E96D05"/>
    <w:rsid w:val="00E97117"/>
    <w:rsid w:val="00E97461"/>
    <w:rsid w:val="00EA1909"/>
    <w:rsid w:val="00EA4949"/>
    <w:rsid w:val="00EA49E9"/>
    <w:rsid w:val="00EA5655"/>
    <w:rsid w:val="00EA619C"/>
    <w:rsid w:val="00EA6A4F"/>
    <w:rsid w:val="00EA7950"/>
    <w:rsid w:val="00EB0F66"/>
    <w:rsid w:val="00EB1B79"/>
    <w:rsid w:val="00EB21D2"/>
    <w:rsid w:val="00EB34E8"/>
    <w:rsid w:val="00EC2B9A"/>
    <w:rsid w:val="00EC4029"/>
    <w:rsid w:val="00EC526A"/>
    <w:rsid w:val="00EC5C3C"/>
    <w:rsid w:val="00EC60B8"/>
    <w:rsid w:val="00EC70C0"/>
    <w:rsid w:val="00EC7778"/>
    <w:rsid w:val="00ED0EF9"/>
    <w:rsid w:val="00ED1D05"/>
    <w:rsid w:val="00ED3C24"/>
    <w:rsid w:val="00ED67AC"/>
    <w:rsid w:val="00ED737C"/>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39BF"/>
    <w:rsid w:val="00F06F18"/>
    <w:rsid w:val="00F07C00"/>
    <w:rsid w:val="00F105C4"/>
    <w:rsid w:val="00F116E1"/>
    <w:rsid w:val="00F14C42"/>
    <w:rsid w:val="00F15694"/>
    <w:rsid w:val="00F161A4"/>
    <w:rsid w:val="00F2092A"/>
    <w:rsid w:val="00F22D68"/>
    <w:rsid w:val="00F231AC"/>
    <w:rsid w:val="00F23B34"/>
    <w:rsid w:val="00F23C5E"/>
    <w:rsid w:val="00F23DEC"/>
    <w:rsid w:val="00F23E79"/>
    <w:rsid w:val="00F253AE"/>
    <w:rsid w:val="00F331B8"/>
    <w:rsid w:val="00F33C98"/>
    <w:rsid w:val="00F34471"/>
    <w:rsid w:val="00F3528A"/>
    <w:rsid w:val="00F3662E"/>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2B42"/>
    <w:rsid w:val="00F84F7B"/>
    <w:rsid w:val="00F85EB0"/>
    <w:rsid w:val="00F872D3"/>
    <w:rsid w:val="00F8777D"/>
    <w:rsid w:val="00F87BDD"/>
    <w:rsid w:val="00F90417"/>
    <w:rsid w:val="00F93DF7"/>
    <w:rsid w:val="00F940D8"/>
    <w:rsid w:val="00FA1752"/>
    <w:rsid w:val="00FA528D"/>
    <w:rsid w:val="00FA5756"/>
    <w:rsid w:val="00FA615E"/>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46BA"/>
    <w:rsid w:val="00FD5B63"/>
    <w:rsid w:val="00FD5FDC"/>
    <w:rsid w:val="00FD6A31"/>
    <w:rsid w:val="00FE06AC"/>
    <w:rsid w:val="00FE09D4"/>
    <w:rsid w:val="00FE14FE"/>
    <w:rsid w:val="00FE1D59"/>
    <w:rsid w:val="00FE31B8"/>
    <w:rsid w:val="00FE36D7"/>
    <w:rsid w:val="00FE3910"/>
    <w:rsid w:val="00FE488A"/>
    <w:rsid w:val="00FF10E3"/>
    <w:rsid w:val="00FF1611"/>
    <w:rsid w:val="00FF3EC7"/>
    <w:rsid w:val="00FF5CC7"/>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50155404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JPG"/><Relationship Id="rId39" Type="http://schemas.openxmlformats.org/officeDocument/2006/relationships/image" Target="media/image29.emf"/><Relationship Id="rId21" Type="http://schemas.openxmlformats.org/officeDocument/2006/relationships/image" Target="media/image11.jpeg"/><Relationship Id="rId34" Type="http://schemas.openxmlformats.org/officeDocument/2006/relationships/image" Target="media/image24.emf"/><Relationship Id="rId42" Type="http://schemas.openxmlformats.org/officeDocument/2006/relationships/image" Target="media/image32.emf"/><Relationship Id="rId47" Type="http://schemas.microsoft.com/office/2018/08/relationships/commentsExtensible" Target="commentsExtensi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emf"/><Relationship Id="rId10" Type="http://schemas.openxmlformats.org/officeDocument/2006/relationships/hyperlink" Target="mailto:rmk@rmk.ee" TargetMode="External"/><Relationship Id="rId19" Type="http://schemas.openxmlformats.org/officeDocument/2006/relationships/image" Target="media/image9.jpeg"/><Relationship Id="rId31" Type="http://schemas.openxmlformats.org/officeDocument/2006/relationships/image" Target="media/image21.JP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rmkapps.rmk.ee/ad/download/ee.rmk.android.apps.amk"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emf"/><Relationship Id="rId43" Type="http://schemas.openxmlformats.org/officeDocument/2006/relationships/image" Target="media/image33.emf"/><Relationship Id="rId48" Type="http://schemas.microsoft.com/office/2016/09/relationships/commentsIds" Target="commentsIds.xml"/><Relationship Id="rId8" Type="http://schemas.openxmlformats.org/officeDocument/2006/relationships/hyperlink" Target="http://rmkapps.rmk.ee/ad/download/ee.rmk.android.manuals"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emf"/><Relationship Id="rId46"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Kohatitetekst"/>
            </w:rPr>
            <w:t>Choose an item.</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45256" w:rsidRDefault="00971C5E" w:rsidP="00971C5E">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45256" w:rsidRDefault="00971C5E" w:rsidP="00971C5E">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45256" w:rsidRDefault="00971C5E" w:rsidP="00971C5E">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45256" w:rsidRDefault="00971C5E" w:rsidP="00971C5E">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45256" w:rsidRDefault="00971C5E" w:rsidP="00971C5E">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45256" w:rsidRDefault="00971C5E" w:rsidP="00971C5E">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45256" w:rsidRDefault="00971C5E" w:rsidP="00971C5E">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0766"/>
    <w:rsid w:val="00000AFA"/>
    <w:rsid w:val="00006153"/>
    <w:rsid w:val="0002531C"/>
    <w:rsid w:val="00067889"/>
    <w:rsid w:val="000C2C2E"/>
    <w:rsid w:val="000D02F6"/>
    <w:rsid w:val="00106E72"/>
    <w:rsid w:val="001867A8"/>
    <w:rsid w:val="00230698"/>
    <w:rsid w:val="00245256"/>
    <w:rsid w:val="002B18F8"/>
    <w:rsid w:val="002F15AE"/>
    <w:rsid w:val="00382DCF"/>
    <w:rsid w:val="003A0FB3"/>
    <w:rsid w:val="003F36F6"/>
    <w:rsid w:val="003F6A75"/>
    <w:rsid w:val="004545D9"/>
    <w:rsid w:val="004572DE"/>
    <w:rsid w:val="00464449"/>
    <w:rsid w:val="004B6B09"/>
    <w:rsid w:val="004C0FF7"/>
    <w:rsid w:val="004C55A6"/>
    <w:rsid w:val="00514E31"/>
    <w:rsid w:val="005664EA"/>
    <w:rsid w:val="00580A26"/>
    <w:rsid w:val="005B3343"/>
    <w:rsid w:val="005E40C6"/>
    <w:rsid w:val="00673A1C"/>
    <w:rsid w:val="00680D76"/>
    <w:rsid w:val="00681E8A"/>
    <w:rsid w:val="006C463D"/>
    <w:rsid w:val="0070770A"/>
    <w:rsid w:val="00742F18"/>
    <w:rsid w:val="0079678D"/>
    <w:rsid w:val="007A4F9A"/>
    <w:rsid w:val="007B7E0D"/>
    <w:rsid w:val="00801BB0"/>
    <w:rsid w:val="00842E84"/>
    <w:rsid w:val="008521B4"/>
    <w:rsid w:val="008D4E62"/>
    <w:rsid w:val="008F0766"/>
    <w:rsid w:val="00906FE7"/>
    <w:rsid w:val="009354C6"/>
    <w:rsid w:val="0093570B"/>
    <w:rsid w:val="00971C5E"/>
    <w:rsid w:val="009C483A"/>
    <w:rsid w:val="009C7277"/>
    <w:rsid w:val="009E2833"/>
    <w:rsid w:val="009F52B4"/>
    <w:rsid w:val="009F7893"/>
    <w:rsid w:val="00A25C9A"/>
    <w:rsid w:val="00A724F2"/>
    <w:rsid w:val="00A76551"/>
    <w:rsid w:val="00AB1355"/>
    <w:rsid w:val="00AD4251"/>
    <w:rsid w:val="00AD4DE6"/>
    <w:rsid w:val="00B02997"/>
    <w:rsid w:val="00C31448"/>
    <w:rsid w:val="00C505BE"/>
    <w:rsid w:val="00CE5B37"/>
    <w:rsid w:val="00DB61B1"/>
    <w:rsid w:val="00DC3398"/>
    <w:rsid w:val="00DD3E2D"/>
    <w:rsid w:val="00E047A0"/>
    <w:rsid w:val="00E139A6"/>
    <w:rsid w:val="00E403F7"/>
    <w:rsid w:val="00E54528"/>
    <w:rsid w:val="00E65F76"/>
    <w:rsid w:val="00E71A2A"/>
    <w:rsid w:val="00F06D8E"/>
    <w:rsid w:val="00F10EAD"/>
    <w:rsid w:val="00F47480"/>
    <w:rsid w:val="00F5655F"/>
    <w:rsid w:val="00F9082B"/>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5BB090-951D-41F4-88A9-594AF804C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Template>
  <TotalTime>3</TotalTime>
  <Pages>50</Pages>
  <Words>11532</Words>
  <Characters>66890</Characters>
  <Application>Microsoft Office Word</Application>
  <DocSecurity>0</DocSecurity>
  <Lines>557</Lines>
  <Paragraphs>156</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78266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Olavi Andres</dc:creator>
  <cp:lastModifiedBy>Helbe Peiker</cp:lastModifiedBy>
  <cp:revision>3</cp:revision>
  <cp:lastPrinted>2021-08-11T08:14:00Z</cp:lastPrinted>
  <dcterms:created xsi:type="dcterms:W3CDTF">2023-04-21T08:01:00Z</dcterms:created>
  <dcterms:modified xsi:type="dcterms:W3CDTF">2023-04-21T09:57:00Z</dcterms:modified>
</cp:coreProperties>
</file>